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29EC5" w14:textId="0C917854" w:rsidR="002B0ED3" w:rsidRPr="007F0D74" w:rsidRDefault="002B0ED3" w:rsidP="002B0ED3">
      <w:pPr>
        <w:pStyle w:val="3GPPHeader"/>
        <w:spacing w:after="60"/>
        <w:rPr>
          <w:rFonts w:cs="Arial"/>
          <w:sz w:val="32"/>
          <w:szCs w:val="32"/>
        </w:rPr>
      </w:pPr>
      <w:bookmarkStart w:id="0" w:name="_GoBack"/>
      <w:bookmarkEnd w:id="0"/>
      <w:r w:rsidRPr="007F0D74">
        <w:rPr>
          <w:rFonts w:cs="Arial"/>
        </w:rPr>
        <w:t>3GPP TSG-RAN WG2 #AH</w:t>
      </w:r>
      <w:r w:rsidRPr="007F0D74">
        <w:rPr>
          <w:rFonts w:cs="Arial"/>
        </w:rPr>
        <w:tab/>
      </w:r>
      <w:proofErr w:type="spellStart"/>
      <w:r w:rsidRPr="007F0D74">
        <w:rPr>
          <w:rFonts w:cs="Arial"/>
          <w:sz w:val="32"/>
          <w:szCs w:val="32"/>
        </w:rPr>
        <w:t>Tdoc</w:t>
      </w:r>
      <w:proofErr w:type="spellEnd"/>
      <w:r w:rsidRPr="007F0D74">
        <w:rPr>
          <w:rFonts w:cs="Arial"/>
          <w:sz w:val="32"/>
          <w:szCs w:val="32"/>
        </w:rPr>
        <w:t xml:space="preserve"> </w:t>
      </w:r>
      <w:r w:rsidR="008A1B18" w:rsidRPr="008A1B18">
        <w:rPr>
          <w:rFonts w:cs="Arial"/>
          <w:sz w:val="32"/>
          <w:szCs w:val="32"/>
        </w:rPr>
        <w:t>R2-1706701</w:t>
      </w:r>
    </w:p>
    <w:p w14:paraId="0781CD20" w14:textId="2267A50E" w:rsidR="002B0ED3" w:rsidRPr="007F0D74" w:rsidRDefault="002B0ED3" w:rsidP="002B0ED3">
      <w:pPr>
        <w:pStyle w:val="3GPPHeader"/>
        <w:rPr>
          <w:rFonts w:cs="Arial"/>
        </w:rPr>
      </w:pPr>
      <w:r w:rsidRPr="007F0D74">
        <w:rPr>
          <w:rFonts w:cs="Arial"/>
        </w:rPr>
        <w:t>Qingdao, P.R. of China, 27</w:t>
      </w:r>
      <w:r w:rsidRPr="007F0D74">
        <w:rPr>
          <w:rFonts w:cs="Arial"/>
          <w:vertAlign w:val="superscript"/>
        </w:rPr>
        <w:t>th</w:t>
      </w:r>
      <w:r w:rsidRPr="007F0D74">
        <w:rPr>
          <w:rFonts w:cs="Arial"/>
        </w:rPr>
        <w:t xml:space="preserve"> – 29</w:t>
      </w:r>
      <w:r w:rsidRPr="007F0D74">
        <w:rPr>
          <w:rFonts w:cs="Arial"/>
          <w:vertAlign w:val="superscript"/>
        </w:rPr>
        <w:t>th</w:t>
      </w:r>
      <w:r w:rsidRPr="007F0D74">
        <w:rPr>
          <w:rFonts w:cs="Arial"/>
        </w:rPr>
        <w:t xml:space="preserve"> June 2017</w:t>
      </w:r>
      <w:r>
        <w:rPr>
          <w:rFonts w:cs="Arial"/>
        </w:rPr>
        <w:tab/>
        <w:t>Resubmission of R2-1705099</w:t>
      </w:r>
    </w:p>
    <w:p w14:paraId="19A70B23" w14:textId="77777777" w:rsidR="002B0ED3" w:rsidRPr="007F0D74" w:rsidRDefault="002B0ED3" w:rsidP="002B0ED3">
      <w:pPr>
        <w:pStyle w:val="3GPPHeader"/>
        <w:rPr>
          <w:rFonts w:cs="Arial"/>
        </w:rPr>
      </w:pPr>
    </w:p>
    <w:p w14:paraId="3862EE45" w14:textId="79FE2CC3" w:rsidR="002B0ED3" w:rsidRPr="007F0D74" w:rsidRDefault="002B0ED3" w:rsidP="002B0ED3">
      <w:pPr>
        <w:pStyle w:val="3GPPHeader"/>
        <w:rPr>
          <w:rFonts w:cs="Arial"/>
          <w:sz w:val="22"/>
          <w:szCs w:val="22"/>
          <w:lang w:val="en-US"/>
        </w:rPr>
      </w:pPr>
      <w:r w:rsidRPr="007F0D74">
        <w:rPr>
          <w:rFonts w:cs="Arial"/>
          <w:sz w:val="22"/>
          <w:szCs w:val="22"/>
          <w:lang w:val="en-US"/>
        </w:rPr>
        <w:t>Agenda Item:</w:t>
      </w:r>
      <w:r w:rsidRPr="007F0D74">
        <w:rPr>
          <w:rFonts w:cs="Arial"/>
          <w:sz w:val="22"/>
          <w:szCs w:val="22"/>
          <w:lang w:val="en-US"/>
        </w:rPr>
        <w:tab/>
      </w:r>
      <w:r w:rsidR="008A1B18" w:rsidRPr="008A1B18">
        <w:rPr>
          <w:rFonts w:cs="Arial"/>
          <w:sz w:val="22"/>
          <w:szCs w:val="22"/>
          <w:lang w:val="en-US"/>
        </w:rPr>
        <w:t>10.4.1.8</w:t>
      </w:r>
    </w:p>
    <w:p w14:paraId="465B9B84" w14:textId="32E99268" w:rsidR="002B0ED3" w:rsidRPr="007F0D74" w:rsidRDefault="002B0ED3" w:rsidP="002B0ED3">
      <w:pPr>
        <w:pStyle w:val="3GPPHeader"/>
        <w:rPr>
          <w:rFonts w:cs="Arial"/>
          <w:sz w:val="22"/>
          <w:szCs w:val="22"/>
        </w:rPr>
      </w:pPr>
      <w:r w:rsidRPr="007F0D74">
        <w:rPr>
          <w:rFonts w:cs="Arial"/>
          <w:sz w:val="22"/>
          <w:szCs w:val="22"/>
        </w:rPr>
        <w:t>Source:</w:t>
      </w:r>
      <w:r w:rsidRPr="007F0D74">
        <w:rPr>
          <w:rFonts w:cs="Arial"/>
          <w:sz w:val="22"/>
          <w:szCs w:val="22"/>
        </w:rPr>
        <w:tab/>
        <w:t>Ericsson</w:t>
      </w:r>
    </w:p>
    <w:p w14:paraId="4369F79C" w14:textId="05B6CC8D" w:rsidR="002B0ED3" w:rsidRPr="007F0D74" w:rsidRDefault="002B0ED3" w:rsidP="002B0ED3">
      <w:pPr>
        <w:pStyle w:val="3GPPHeader"/>
        <w:rPr>
          <w:rFonts w:cs="Arial"/>
          <w:sz w:val="22"/>
          <w:szCs w:val="22"/>
        </w:rPr>
      </w:pPr>
      <w:r w:rsidRPr="007F0D74">
        <w:rPr>
          <w:rFonts w:cs="Arial"/>
          <w:sz w:val="22"/>
          <w:szCs w:val="22"/>
        </w:rPr>
        <w:t>Title:</w:t>
      </w:r>
      <w:r w:rsidRPr="007F0D7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RRC processing delays in NR and EN-DC</w:t>
      </w:r>
    </w:p>
    <w:p w14:paraId="534D01A6" w14:textId="77777777" w:rsidR="002B0ED3" w:rsidRPr="007F0D74" w:rsidRDefault="002B0ED3" w:rsidP="002B0ED3">
      <w:pPr>
        <w:pStyle w:val="3GPPHeader"/>
        <w:rPr>
          <w:rFonts w:cs="Arial"/>
          <w:sz w:val="22"/>
          <w:szCs w:val="22"/>
        </w:rPr>
      </w:pPr>
      <w:r w:rsidRPr="007F0D74">
        <w:rPr>
          <w:rFonts w:cs="Arial"/>
          <w:sz w:val="22"/>
          <w:szCs w:val="22"/>
        </w:rPr>
        <w:t>Document for:</w:t>
      </w:r>
      <w:r w:rsidRPr="007F0D74">
        <w:rPr>
          <w:rFonts w:cs="Arial"/>
          <w:sz w:val="22"/>
          <w:szCs w:val="22"/>
        </w:rPr>
        <w:tab/>
        <w:t>Discussion, Decision</w:t>
      </w:r>
    </w:p>
    <w:p w14:paraId="42F27143" w14:textId="77777777" w:rsidR="00E90E49" w:rsidRDefault="003E1A76" w:rsidP="003E1A76">
      <w:pPr>
        <w:pStyle w:val="Heading1"/>
      </w:pPr>
      <w:r w:rsidRPr="00CE0424">
        <w:t>Introduction</w:t>
      </w:r>
    </w:p>
    <w:p w14:paraId="35C85133" w14:textId="1BD2352A" w:rsidR="00CF7DB3" w:rsidRDefault="00922FF0" w:rsidP="008571C3">
      <w:r>
        <w:t xml:space="preserve">One of the main </w:t>
      </w:r>
      <w:proofErr w:type="gramStart"/>
      <w:r>
        <w:t>t</w:t>
      </w:r>
      <w:r w:rsidR="00CF7DB3">
        <w:t>arget</w:t>
      </w:r>
      <w:proofErr w:type="gramEnd"/>
      <w:r w:rsidR="00CF7DB3">
        <w:t xml:space="preserve"> of NR is to reduce delays over the air both for data and signalling. Target for the UP latency is under 1 </w:t>
      </w:r>
      <w:proofErr w:type="spellStart"/>
      <w:r w:rsidR="00CF7DB3">
        <w:t>ms</w:t>
      </w:r>
      <w:proofErr w:type="spellEnd"/>
      <w:r w:rsidR="00CF7DB3">
        <w:t xml:space="preserve"> and target for CP latency is </w:t>
      </w:r>
      <w:proofErr w:type="gramStart"/>
      <w:r w:rsidR="00CF7DB3">
        <w:t>under</w:t>
      </w:r>
      <w:proofErr w:type="gramEnd"/>
      <w:r w:rsidR="00CF7DB3">
        <w:t xml:space="preserve"> 10 </w:t>
      </w:r>
      <w:proofErr w:type="spellStart"/>
      <w:r w:rsidR="00CF7DB3">
        <w:t>ms</w:t>
      </w:r>
      <w:proofErr w:type="spellEnd"/>
      <w:r w:rsidR="00CF7DB3">
        <w:t>.</w:t>
      </w:r>
    </w:p>
    <w:p w14:paraId="09CF3D6C" w14:textId="23B41C2E" w:rsidR="00F4730F" w:rsidRDefault="00CF7DB3" w:rsidP="008571C3">
      <w:r>
        <w:t>The latency for control plane signalli</w:t>
      </w:r>
      <w:r w:rsidR="00F4730F">
        <w:t xml:space="preserve">ng consists of latency over the air to transmit and receive data as well RRC processing latency. For NR radio interface, </w:t>
      </w:r>
      <w:r w:rsidR="00A42A4A">
        <w:t xml:space="preserve">a </w:t>
      </w:r>
      <w:r w:rsidR="00DB5265">
        <w:t xml:space="preserve">significant </w:t>
      </w:r>
      <w:r w:rsidR="00F4730F">
        <w:t xml:space="preserve">work </w:t>
      </w:r>
      <w:proofErr w:type="gramStart"/>
      <w:r w:rsidR="00F4730F">
        <w:t>has been done</w:t>
      </w:r>
      <w:proofErr w:type="gramEnd"/>
      <w:r w:rsidR="00F4730F">
        <w:t xml:space="preserve"> to reduce the latency of the radio by introduc</w:t>
      </w:r>
      <w:r w:rsidR="00DB5265">
        <w:t xml:space="preserve">tion of shorter TTI, </w:t>
      </w:r>
      <w:proofErr w:type="spellStart"/>
      <w:r w:rsidR="00DB5265">
        <w:t>minislots</w:t>
      </w:r>
      <w:proofErr w:type="spellEnd"/>
      <w:r w:rsidR="00DB5265">
        <w:t xml:space="preserve">, new numerologies </w:t>
      </w:r>
      <w:r w:rsidR="00F4730F">
        <w:t xml:space="preserve">etc. In addition, RAN2 has tried to optimise L2 </w:t>
      </w:r>
      <w:r w:rsidR="00DB5265">
        <w:t>protocol</w:t>
      </w:r>
      <w:r w:rsidR="00F4730F">
        <w:t xml:space="preserve"> stack as well so that the delay from the gran</w:t>
      </w:r>
      <w:r w:rsidR="00DB5265">
        <w:t>t until the data transmission can be</w:t>
      </w:r>
      <w:r w:rsidR="00F4730F">
        <w:t xml:space="preserve"> minimised. </w:t>
      </w:r>
    </w:p>
    <w:p w14:paraId="76AB979C" w14:textId="79CA634F" w:rsidR="00F4730F" w:rsidRDefault="00F4730F" w:rsidP="008571C3">
      <w:r>
        <w:t xml:space="preserve">However, there has not been discussion on RRC processing delays. Enabling fast RRC reconfiguration has been main motivation to introduce direct SCG bearer. It is also one motivation to introduce </w:t>
      </w:r>
      <w:r w:rsidR="00DB5265">
        <w:t xml:space="preserve">the </w:t>
      </w:r>
      <w:r w:rsidR="00D562B2">
        <w:t xml:space="preserve">split SRB where the RRC control </w:t>
      </w:r>
      <w:proofErr w:type="gramStart"/>
      <w:r w:rsidR="00D562B2">
        <w:t>can be kept</w:t>
      </w:r>
      <w:proofErr w:type="gramEnd"/>
      <w:r w:rsidR="00D562B2">
        <w:t xml:space="preserve"> in the </w:t>
      </w:r>
      <w:proofErr w:type="spellStart"/>
      <w:r w:rsidR="00D562B2">
        <w:t>MeNB</w:t>
      </w:r>
      <w:proofErr w:type="spellEnd"/>
      <w:r w:rsidR="00D562B2">
        <w:t xml:space="preserve"> but the fast NR radio </w:t>
      </w:r>
      <w:r w:rsidR="00DB5265">
        <w:t xml:space="preserve">interface </w:t>
      </w:r>
      <w:r w:rsidR="00D562B2">
        <w:t>can be utilised.</w:t>
      </w:r>
    </w:p>
    <w:p w14:paraId="2FE4362E" w14:textId="56081CC2" w:rsidR="00F4730F" w:rsidRDefault="00F4730F" w:rsidP="00F4730F">
      <w:pPr>
        <w:pStyle w:val="Heading2"/>
      </w:pPr>
      <w:r>
        <w:t>RRC processing requirements</w:t>
      </w:r>
    </w:p>
    <w:p w14:paraId="70900923" w14:textId="0659AB50" w:rsidR="00F4730F" w:rsidRDefault="00F4730F" w:rsidP="008571C3">
      <w:r>
        <w:t xml:space="preserve">The processing requirements </w:t>
      </w:r>
      <w:proofErr w:type="gramStart"/>
      <w:r>
        <w:t>are listed</w:t>
      </w:r>
      <w:proofErr w:type="gramEnd"/>
      <w:r>
        <w:t xml:space="preserve"> in TS 36.331 Section 11.2. The main cases </w:t>
      </w:r>
      <w:proofErr w:type="gramStart"/>
      <w:r>
        <w:t>are listed</w:t>
      </w:r>
      <w:proofErr w:type="gramEnd"/>
      <w:r>
        <w:t xml:space="preserve"> below. </w:t>
      </w:r>
    </w:p>
    <w:p w14:paraId="10BEB880" w14:textId="738AFADA" w:rsidR="00F4730F" w:rsidRDefault="00A42A4A" w:rsidP="00F4730F">
      <w:proofErr w:type="gramStart"/>
      <w:r>
        <w:t>It is specified that i</w:t>
      </w:r>
      <w:r w:rsidR="00F4730F">
        <w:t xml:space="preserve">n the table, N refers to the number of 1ms </w:t>
      </w:r>
      <w:proofErr w:type="spellStart"/>
      <w:r w:rsidR="00F4730F">
        <w:t>subframes</w:t>
      </w:r>
      <w:proofErr w:type="spellEnd"/>
      <w:r w:rsidR="00F4730F">
        <w:t xml:space="preserve"> from the end of reception of the E-UTRAN -&gt; UE message on the UE physical layer up to when the UE shall be ready for the reception of uplink grant for the UE -&gt; E-UTRAN response message with no access delay other than the TTI-alignment (e.g. excluding delays caused by scheduling, the random access procedure or physical layer synchronisation).</w:t>
      </w:r>
      <w:proofErr w:type="gramEnd"/>
    </w:p>
    <w:p w14:paraId="2636E6F7" w14:textId="77777777" w:rsidR="00F4730F" w:rsidRDefault="00F4730F" w:rsidP="008571C3"/>
    <w:p w14:paraId="5CE2B361" w14:textId="77777777" w:rsidR="00F4730F" w:rsidRDefault="00F4730F" w:rsidP="00F4730F">
      <w:pPr>
        <w:pStyle w:val="TH"/>
      </w:pPr>
      <w:r>
        <w:rPr>
          <w:lang w:val="x-none" w:eastAsia="x-none"/>
        </w:rPr>
        <w:object w:dxaOrig="8295" w:dyaOrig="2670" w14:anchorId="2EED33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pt;height:133.1pt" o:ole="">
            <v:imagedata r:id="rId15" o:title=""/>
          </v:shape>
          <o:OLEObject Type="Embed" ProgID="Visio.Drawing.11" ShapeID="_x0000_i1025" DrawAspect="Content" ObjectID="_1559164454" r:id="rId16"/>
        </w:object>
      </w:r>
    </w:p>
    <w:p w14:paraId="00086ECD" w14:textId="6450D4DE" w:rsidR="00F4730F" w:rsidRDefault="00F4730F" w:rsidP="00F4730F">
      <w:pPr>
        <w:pStyle w:val="TF"/>
      </w:pPr>
      <w:r>
        <w:t>Figure 11.2-1: Illustration of RRC procedure delay</w:t>
      </w:r>
      <w:r w:rsidR="00DB5265">
        <w:t xml:space="preserve"> (copied from 36.331)</w:t>
      </w:r>
    </w:p>
    <w:p w14:paraId="5E8F6ACA" w14:textId="77777777" w:rsidR="00F4730F" w:rsidRDefault="00F4730F" w:rsidP="00F4730F"/>
    <w:p w14:paraId="3F00A9B1" w14:textId="77777777" w:rsidR="00F4730F" w:rsidRDefault="00F4730F" w:rsidP="00F4730F">
      <w:pPr>
        <w:pStyle w:val="TF"/>
      </w:pPr>
      <w:r>
        <w:t>Table 11.2-1: UE performance requirements for RRC procedures for UEs other than NB-</w:t>
      </w:r>
      <w:proofErr w:type="spellStart"/>
      <w:r>
        <w:t>IoT</w:t>
      </w:r>
      <w:proofErr w:type="spellEnd"/>
      <w:r>
        <w:t xml:space="preserve"> 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980"/>
        <w:gridCol w:w="2340"/>
        <w:gridCol w:w="810"/>
        <w:gridCol w:w="2430"/>
      </w:tblGrid>
      <w:tr w:rsidR="00F4730F" w14:paraId="515A793D" w14:textId="77777777" w:rsidTr="00F4730F">
        <w:trPr>
          <w:cantSplit/>
          <w:tblHeader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B868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Procedure title: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1DBC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E-UTRAN -&gt; UE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98B9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UE -&gt; E-UTRAN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F2D6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B85C" w14:textId="77777777" w:rsidR="00F4730F" w:rsidRDefault="00F4730F">
            <w:pPr>
              <w:pStyle w:val="TAL"/>
              <w:keepNext w:val="0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Notes</w:t>
            </w:r>
          </w:p>
        </w:tc>
      </w:tr>
      <w:tr w:rsidR="00F4730F" w14:paraId="276FA06F" w14:textId="77777777" w:rsidTr="00F4730F">
        <w:trPr>
          <w:cantSplit/>
        </w:trPr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EE82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b/>
                <w:lang w:eastAsia="en-GB"/>
              </w:rPr>
              <w:lastRenderedPageBreak/>
              <w:t>RRC Connection Control Procedures</w:t>
            </w:r>
          </w:p>
        </w:tc>
      </w:tr>
      <w:tr w:rsidR="00F4730F" w14:paraId="72D4079F" w14:textId="77777777" w:rsidTr="00F4730F">
        <w:trPr>
          <w:cantSplit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670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connection establishment</w:t>
            </w:r>
          </w:p>
          <w:p w14:paraId="11B42E70" w14:textId="77777777" w:rsidR="00F4730F" w:rsidRDefault="00F4730F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378F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RRCConnectionSetup</w:t>
            </w:r>
            <w:proofErr w:type="spellEnd"/>
            <w:r>
              <w:rPr>
                <w:i/>
                <w:lang w:eastAsia="zh-TW"/>
              </w:rPr>
              <w:t xml:space="preserve"> or </w:t>
            </w:r>
            <w:proofErr w:type="spellStart"/>
            <w:r>
              <w:rPr>
                <w:i/>
                <w:lang w:eastAsia="zh-TW"/>
              </w:rPr>
              <w:t>RRCConnectionResume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491F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RRCConnectionSetupComplete</w:t>
            </w:r>
            <w:proofErr w:type="spellEnd"/>
            <w:r>
              <w:rPr>
                <w:i/>
                <w:lang w:eastAsia="zh-TW"/>
              </w:rPr>
              <w:t xml:space="preserve"> or </w:t>
            </w:r>
            <w:proofErr w:type="spellStart"/>
            <w:r>
              <w:rPr>
                <w:i/>
                <w:lang w:eastAsia="zh-TW"/>
              </w:rPr>
              <w:t>RRCConnectionResumeComplete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F629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832B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7B0E4F01" w14:textId="77777777" w:rsidTr="00F4730F">
        <w:trPr>
          <w:cantSplit/>
          <w:trHeight w:val="408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5A78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connection release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833C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RRCConnectionRelease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63E" w14:textId="77777777" w:rsidR="00F4730F" w:rsidRDefault="00F4730F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AC27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  <w:p w14:paraId="78160D69" w14:textId="77777777" w:rsidR="00F4730F" w:rsidRDefault="00F4730F">
            <w:pPr>
              <w:pStyle w:val="TAL"/>
              <w:rPr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CA9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134EFF35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E1BB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connection re-configuration (radio resource configuration)</w:t>
            </w:r>
          </w:p>
          <w:p w14:paraId="0355BECB" w14:textId="77777777" w:rsidR="00F4730F" w:rsidRDefault="00F4730F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2EF7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7C92" w14:textId="77777777" w:rsidR="00F4730F" w:rsidRDefault="00F4730F">
            <w:pPr>
              <w:pStyle w:val="TAL"/>
              <w:rPr>
                <w:rFonts w:eastAsia="MS Mincho"/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A16B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813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794EAAD5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09C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connection re-configuration (measurement configuration)</w:t>
            </w:r>
          </w:p>
          <w:p w14:paraId="3D388EE4" w14:textId="77777777" w:rsidR="00F4730F" w:rsidRDefault="00F4730F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A216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F6FE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2F50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DD04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276BEE25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990D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connection re-configuration (intra-LTE mobility)</w:t>
            </w:r>
          </w:p>
          <w:p w14:paraId="4A886250" w14:textId="77777777" w:rsidR="00F4730F" w:rsidRDefault="00F4730F">
            <w:pPr>
              <w:pStyle w:val="TAL"/>
              <w:rPr>
                <w:lang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61B0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99D7" w14:textId="77777777" w:rsidR="00F4730F" w:rsidRDefault="00F4730F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C584" w14:textId="77777777" w:rsidR="00F4730F" w:rsidRDefault="00F4730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2EE6" w14:textId="77777777" w:rsidR="00F4730F" w:rsidRDefault="00F4730F">
            <w:pPr>
              <w:pStyle w:val="TAL"/>
              <w:rPr>
                <w:lang w:eastAsia="en-GB"/>
              </w:rPr>
            </w:pPr>
          </w:p>
        </w:tc>
      </w:tr>
      <w:tr w:rsidR="00F4730F" w14:paraId="1889DD0F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CAF1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RRC connection reconfiguration (</w:t>
            </w:r>
            <w:proofErr w:type="spellStart"/>
            <w:r>
              <w:rPr>
                <w:rFonts w:cs="Arial"/>
                <w:sz w:val="18"/>
                <w:szCs w:val="18"/>
              </w:rPr>
              <w:t>SCell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addition/release)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8705" w14:textId="77777777" w:rsidR="00F4730F" w:rsidRDefault="00F4730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proofErr w:type="spellStart"/>
            <w:r>
              <w:rPr>
                <w:rFonts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B43D" w14:textId="77777777" w:rsidR="00F4730F" w:rsidRDefault="00F4730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proofErr w:type="spellStart"/>
            <w:r>
              <w:rPr>
                <w:rFonts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77CE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E60B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F4730F" w14:paraId="76F59D97" w14:textId="77777777" w:rsidTr="00F4730F">
        <w:trPr>
          <w:cantSplit/>
          <w:trHeight w:val="480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509A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RRC connection reconfiguration (SCG establishment/ release, SCG cell addition/ release)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2114" w14:textId="77777777" w:rsidR="00F4730F" w:rsidRDefault="00F4730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proofErr w:type="spellStart"/>
            <w:r>
              <w:rPr>
                <w:rFonts w:cs="Arial"/>
                <w:i/>
                <w:sz w:val="18"/>
                <w:szCs w:val="18"/>
              </w:rPr>
              <w:t>RRCConnectionReconfiguration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BCC8" w14:textId="77777777" w:rsidR="00F4730F" w:rsidRDefault="00F4730F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proofErr w:type="spellStart"/>
            <w:r>
              <w:rPr>
                <w:rFonts w:cs="Arial"/>
                <w:i/>
                <w:sz w:val="18"/>
                <w:szCs w:val="18"/>
              </w:rPr>
              <w:t>RRCConnectionReconfigurationComplete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0732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C808" w14:textId="77777777" w:rsidR="00F4730F" w:rsidRDefault="00F4730F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483859CB" w14:textId="77777777" w:rsidR="00F4730F" w:rsidRDefault="00F4730F" w:rsidP="00D562B2"/>
    <w:p w14:paraId="7A7321A7" w14:textId="5617600D" w:rsidR="00D562B2" w:rsidRDefault="00D562B2" w:rsidP="00D562B2">
      <w:r>
        <w:t xml:space="preserve">As can be seen, the processing delay requirement for </w:t>
      </w:r>
      <w:proofErr w:type="spellStart"/>
      <w:r>
        <w:t>RRCConnectionReconfiguration</w:t>
      </w:r>
      <w:proofErr w:type="spellEnd"/>
      <w:r>
        <w:t xml:space="preserve"> is 15 </w:t>
      </w:r>
      <w:proofErr w:type="spellStart"/>
      <w:proofErr w:type="gramStart"/>
      <w:r>
        <w:t>ms</w:t>
      </w:r>
      <w:proofErr w:type="spellEnd"/>
      <w:proofErr w:type="gramEnd"/>
      <w:r>
        <w:t xml:space="preserve">. The UE could process RRC message </w:t>
      </w:r>
      <w:r w:rsidR="00DB5265">
        <w:t>faster</w:t>
      </w:r>
      <w:r>
        <w:t xml:space="preserve"> and send </w:t>
      </w:r>
      <w:proofErr w:type="spellStart"/>
      <w:r>
        <w:t>RRCConnectionReconfiguration</w:t>
      </w:r>
      <w:r w:rsidR="00DB5265">
        <w:t>Complete</w:t>
      </w:r>
      <w:proofErr w:type="spellEnd"/>
      <w:r>
        <w:t xml:space="preserve"> also earlier but this is not guaranteed. </w:t>
      </w:r>
      <w:r w:rsidR="00DB5265">
        <w:t>I</w:t>
      </w:r>
      <w:r>
        <w:t>f the network wants to provide the grant for the UE in advance (</w:t>
      </w:r>
      <w:r w:rsidR="00DB5265">
        <w:t>and not wait</w:t>
      </w:r>
      <w:r>
        <w:t xml:space="preserve"> for the scheduling request), </w:t>
      </w:r>
      <w:r w:rsidR="00DB5265">
        <w:t>this pre-scheduled grant cannot be provided</w:t>
      </w:r>
      <w:r>
        <w:t xml:space="preserve"> </w:t>
      </w:r>
      <w:r w:rsidR="00A42A4A">
        <w:t>before</w:t>
      </w:r>
      <w:r>
        <w:t xml:space="preserve"> 15 </w:t>
      </w:r>
      <w:proofErr w:type="spellStart"/>
      <w:r>
        <w:t>ms</w:t>
      </w:r>
      <w:proofErr w:type="spellEnd"/>
      <w:r>
        <w:t xml:space="preserve"> processing time has elapsed</w:t>
      </w:r>
      <w:r w:rsidR="00DB5265">
        <w:t xml:space="preserve"> as there is no guarantees that </w:t>
      </w:r>
      <w:r w:rsidR="00A42A4A">
        <w:t xml:space="preserve">the </w:t>
      </w:r>
      <w:r w:rsidR="00DB5265">
        <w:t>complete message has been built by the UE</w:t>
      </w:r>
      <w:r>
        <w:t xml:space="preserve">. Before the </w:t>
      </w:r>
      <w:proofErr w:type="spellStart"/>
      <w:r>
        <w:t>eNB</w:t>
      </w:r>
      <w:proofErr w:type="spellEnd"/>
      <w:r>
        <w:t xml:space="preserve"> has not received </w:t>
      </w:r>
      <w:proofErr w:type="spellStart"/>
      <w:r>
        <w:t>RRCConnectionReconfigurationComplete</w:t>
      </w:r>
      <w:proofErr w:type="spellEnd"/>
      <w:r>
        <w:t>, it cannot apply the new configuration</w:t>
      </w:r>
      <w:r w:rsidR="00DB5265">
        <w:t xml:space="preserve"> (e.g. better transmission format)</w:t>
      </w:r>
      <w:r>
        <w:t xml:space="preserve">. </w:t>
      </w:r>
    </w:p>
    <w:p w14:paraId="64ABF781" w14:textId="2D443230" w:rsidR="00D562B2" w:rsidRDefault="00D562B2" w:rsidP="00D562B2">
      <w:r>
        <w:t xml:space="preserve">15 </w:t>
      </w:r>
      <w:proofErr w:type="spellStart"/>
      <w:r>
        <w:t>ms</w:t>
      </w:r>
      <w:proofErr w:type="spellEnd"/>
      <w:r>
        <w:t xml:space="preserve"> processing time can be considered </w:t>
      </w:r>
      <w:proofErr w:type="gramStart"/>
      <w:r>
        <w:t xml:space="preserve">to be </w:t>
      </w:r>
      <w:r w:rsidR="00DB5265">
        <w:t>rather</w:t>
      </w:r>
      <w:proofErr w:type="gramEnd"/>
      <w:r>
        <w:t xml:space="preserve"> long as compared to </w:t>
      </w:r>
      <w:r w:rsidR="00DB5265">
        <w:t xml:space="preserve">the </w:t>
      </w:r>
      <w:r>
        <w:t xml:space="preserve">transmission time over the air, especially in DL where there is no additional SR -&gt; grant -&gt; TX delay. Because of this, we consider that processing times should be shorter in NR. </w:t>
      </w:r>
    </w:p>
    <w:p w14:paraId="6174749A" w14:textId="1E9E096E" w:rsidR="00EB0FAF" w:rsidRDefault="00EB0FAF" w:rsidP="00EB0FAF">
      <w:pPr>
        <w:pStyle w:val="Proposal"/>
      </w:pPr>
      <w:r>
        <w:t xml:space="preserve">Consider to shorten </w:t>
      </w:r>
      <w:r w:rsidR="00DB5265">
        <w:t>UE RRC processing time</w:t>
      </w:r>
      <w:r>
        <w:t>s</w:t>
      </w:r>
      <w:r w:rsidR="00DB5265">
        <w:t xml:space="preserve"> in NR</w:t>
      </w:r>
      <w:r>
        <w:t xml:space="preserve"> </w:t>
      </w:r>
      <w:r w:rsidR="00DB5265">
        <w:t>as compared to LTE</w:t>
      </w:r>
    </w:p>
    <w:p w14:paraId="0AA006DD" w14:textId="77777777" w:rsidR="00EB0FAF" w:rsidRDefault="00EB0FAF" w:rsidP="00EB0FAF">
      <w:pPr>
        <w:pStyle w:val="Proposal"/>
        <w:numPr>
          <w:ilvl w:val="0"/>
          <w:numId w:val="0"/>
        </w:numPr>
        <w:ind w:left="1701"/>
      </w:pPr>
    </w:p>
    <w:p w14:paraId="2075FDCD" w14:textId="6EE1A339" w:rsidR="00D562B2" w:rsidRDefault="00EB0FAF" w:rsidP="00D562B2">
      <w:r>
        <w:t xml:space="preserve">As mentioned in the introduction, one main benefit of split SRB is to utilise the fast NR link while still keeping the RRC control in the </w:t>
      </w:r>
      <w:proofErr w:type="spellStart"/>
      <w:r>
        <w:t>MeNB</w:t>
      </w:r>
      <w:proofErr w:type="spellEnd"/>
      <w:r>
        <w:t xml:space="preserve"> in the EN-DC scenario. It is agreed that NR</w:t>
      </w:r>
      <w:r w:rsidR="00DB5265">
        <w:t xml:space="preserve"> L1/L2</w:t>
      </w:r>
      <w:r>
        <w:t xml:space="preserve"> is reconfigured with LTE </w:t>
      </w:r>
      <w:proofErr w:type="spellStart"/>
      <w:r>
        <w:t>RRCConnectionReconfiguration</w:t>
      </w:r>
      <w:proofErr w:type="spellEnd"/>
      <w:r>
        <w:t xml:space="preserve"> </w:t>
      </w:r>
      <w:proofErr w:type="gramStart"/>
      <w:r>
        <w:t>message which</w:t>
      </w:r>
      <w:proofErr w:type="gramEnd"/>
      <w:r>
        <w:t xml:space="preserve"> includes NR RRC PDU. </w:t>
      </w:r>
      <w:proofErr w:type="gramStart"/>
      <w:r>
        <w:t>Thus</w:t>
      </w:r>
      <w:proofErr w:type="gramEnd"/>
      <w:r>
        <w:t xml:space="preserve"> also LTE processing times should be discussed and shortened. There is even risk that </w:t>
      </w:r>
      <w:r w:rsidR="00DB5265">
        <w:t xml:space="preserve">the </w:t>
      </w:r>
      <w:r>
        <w:t>processing time</w:t>
      </w:r>
      <w:r w:rsidR="00DB5265">
        <w:t xml:space="preserve"> requirement</w:t>
      </w:r>
      <w:r>
        <w:t xml:space="preserve"> </w:t>
      </w:r>
      <w:proofErr w:type="gramStart"/>
      <w:r>
        <w:t>is doubled</w:t>
      </w:r>
      <w:proofErr w:type="gramEnd"/>
      <w:r>
        <w:t xml:space="preserve"> if LTE </w:t>
      </w:r>
      <w:proofErr w:type="spellStart"/>
      <w:r>
        <w:t>RRCConnectionReconfiguration</w:t>
      </w:r>
      <w:proofErr w:type="spellEnd"/>
      <w:r>
        <w:t xml:space="preserve"> message includes NR </w:t>
      </w:r>
      <w:proofErr w:type="spellStart"/>
      <w:r>
        <w:t>RRCConnectionReconfiguration</w:t>
      </w:r>
      <w:proofErr w:type="spellEnd"/>
      <w:r>
        <w:t xml:space="preserve"> message and same processing times would be applied. </w:t>
      </w:r>
    </w:p>
    <w:p w14:paraId="2F63F21B" w14:textId="2E1996F4" w:rsidR="00EB0FAF" w:rsidRDefault="00EB0FAF" w:rsidP="00EB0FAF">
      <w:pPr>
        <w:pStyle w:val="Proposal"/>
      </w:pPr>
      <w:r>
        <w:t xml:space="preserve">Consider to shorten LTE RRC processing timers for EN-DC case and split SRB </w:t>
      </w:r>
    </w:p>
    <w:p w14:paraId="133EEF58" w14:textId="56DCA72B" w:rsidR="00EB0FAF" w:rsidRDefault="00EB0FAF" w:rsidP="00EB0FAF">
      <w:pPr>
        <w:pStyle w:val="Heading1"/>
      </w:pPr>
      <w:r>
        <w:t>Conclusions</w:t>
      </w:r>
    </w:p>
    <w:p w14:paraId="0CBA019D" w14:textId="061CACE2" w:rsidR="00EB0FAF" w:rsidRDefault="00EB0FAF" w:rsidP="00EB0FAF">
      <w:r>
        <w:t>In this contribution, we have made the following proposals:</w:t>
      </w:r>
    </w:p>
    <w:p w14:paraId="29092D9F" w14:textId="77777777" w:rsidR="00624B9A" w:rsidRDefault="00624B9A" w:rsidP="00624B9A">
      <w:pPr>
        <w:pStyle w:val="Proposal"/>
        <w:numPr>
          <w:ilvl w:val="0"/>
          <w:numId w:val="28"/>
        </w:numPr>
      </w:pPr>
      <w:r>
        <w:t>Consider to shorten UE RRC processing times in NR as compared to LTE</w:t>
      </w:r>
    </w:p>
    <w:p w14:paraId="1E370973" w14:textId="4B6DEE64" w:rsidR="00DB5265" w:rsidRDefault="00DB5265" w:rsidP="00DB5265">
      <w:pPr>
        <w:pStyle w:val="Proposal"/>
        <w:numPr>
          <w:ilvl w:val="0"/>
          <w:numId w:val="28"/>
        </w:numPr>
      </w:pPr>
      <w:r>
        <w:t xml:space="preserve">Consider to shorten LTE RRC processing timers for EN-DC case and split SRB </w:t>
      </w:r>
    </w:p>
    <w:p w14:paraId="6A06133B" w14:textId="40724EEE" w:rsidR="00EB0FAF" w:rsidRPr="00EB0FAF" w:rsidRDefault="00EB0FAF" w:rsidP="00EB0FAF"/>
    <w:p w14:paraId="427F15D9" w14:textId="77777777" w:rsidR="00D562B2" w:rsidRDefault="00D562B2" w:rsidP="00D562B2"/>
    <w:sectPr w:rsidR="00D562B2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17DE56" w14:textId="77777777" w:rsidR="003B2C19" w:rsidRDefault="003B2C19">
      <w:r>
        <w:separator/>
      </w:r>
    </w:p>
  </w:endnote>
  <w:endnote w:type="continuationSeparator" w:id="0">
    <w:p w14:paraId="55A53F1D" w14:textId="77777777" w:rsidR="003B2C19" w:rsidRDefault="003B2C19">
      <w:r>
        <w:continuationSeparator/>
      </w:r>
    </w:p>
  </w:endnote>
  <w:endnote w:type="continuationNotice" w:id="1">
    <w:p w14:paraId="3CC2D8A7" w14:textId="77777777" w:rsidR="003B2C19" w:rsidRDefault="003B2C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C93F9" w14:textId="7B99FC3F" w:rsidR="00E533F3" w:rsidRDefault="00E533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634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634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F2452" w14:textId="77777777" w:rsidR="003B2C19" w:rsidRDefault="003B2C19">
      <w:r>
        <w:separator/>
      </w:r>
    </w:p>
  </w:footnote>
  <w:footnote w:type="continuationSeparator" w:id="0">
    <w:p w14:paraId="57E56AC3" w14:textId="77777777" w:rsidR="003B2C19" w:rsidRDefault="003B2C19">
      <w:r>
        <w:continuationSeparator/>
      </w:r>
    </w:p>
  </w:footnote>
  <w:footnote w:type="continuationNotice" w:id="1">
    <w:p w14:paraId="303B8BDC" w14:textId="77777777" w:rsidR="003B2C19" w:rsidRDefault="003B2C1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92F62A" w14:textId="77777777" w:rsidR="00E533F3" w:rsidRDefault="00E533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1BFE5E" w14:textId="77777777" w:rsidR="00E533F3" w:rsidRDefault="00E533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3426C58"/>
    <w:multiLevelType w:val="hybridMultilevel"/>
    <w:tmpl w:val="6C30CFF0"/>
    <w:lvl w:ilvl="0" w:tplc="9F2E337A">
      <w:start w:val="1"/>
      <w:numFmt w:val="upperLetter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3C7E651C"/>
    <w:multiLevelType w:val="hybridMultilevel"/>
    <w:tmpl w:val="D8026462"/>
    <w:lvl w:ilvl="0" w:tplc="E2209E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6C6D33"/>
    <w:multiLevelType w:val="hybridMultilevel"/>
    <w:tmpl w:val="C17C60C0"/>
    <w:lvl w:ilvl="0" w:tplc="38B874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7921D4"/>
    <w:multiLevelType w:val="hybridMultilevel"/>
    <w:tmpl w:val="38E2C4D6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1E49F3"/>
    <w:multiLevelType w:val="hybridMultilevel"/>
    <w:tmpl w:val="AD2AA79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17"/>
  </w:num>
  <w:num w:numId="8">
    <w:abstractNumId w:val="7"/>
  </w:num>
  <w:num w:numId="9">
    <w:abstractNumId w:val="16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</w:num>
  <w:num w:numId="13">
    <w:abstractNumId w:val="1"/>
  </w:num>
  <w:num w:numId="14">
    <w:abstractNumId w:val="0"/>
  </w:num>
  <w:num w:numId="15">
    <w:abstractNumId w:val="16"/>
    <w:lvlOverride w:ilvl="0">
      <w:startOverride w:val="1"/>
    </w:lvlOverride>
  </w:num>
  <w:num w:numId="16">
    <w:abstractNumId w:val="8"/>
    <w:lvlOverride w:ilvl="0">
      <w:startOverride w:val="3"/>
    </w:lvlOverride>
  </w:num>
  <w:num w:numId="17">
    <w:abstractNumId w:val="8"/>
    <w:lvlOverride w:ilvl="0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</w:num>
  <w:num w:numId="20">
    <w:abstractNumId w:val="16"/>
    <w:lvlOverride w:ilvl="0">
      <w:startOverride w:val="1"/>
    </w:lvlOverride>
  </w:num>
  <w:num w:numId="21">
    <w:abstractNumId w:val="13"/>
  </w:num>
  <w:num w:numId="2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8"/>
  </w:num>
  <w:num w:numId="24">
    <w:abstractNumId w:val="4"/>
  </w:num>
  <w:num w:numId="25">
    <w:abstractNumId w:val="14"/>
  </w:num>
  <w:num w:numId="26">
    <w:abstractNumId w:val="10"/>
  </w:num>
  <w:num w:numId="27">
    <w:abstractNumId w:val="11"/>
  </w:num>
  <w:num w:numId="28">
    <w:abstractNumId w:val="8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i-FI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59CB"/>
    <w:rsid w:val="0000613D"/>
    <w:rsid w:val="00006446"/>
    <w:rsid w:val="00006896"/>
    <w:rsid w:val="00007CDC"/>
    <w:rsid w:val="00007EC5"/>
    <w:rsid w:val="00011B28"/>
    <w:rsid w:val="00012248"/>
    <w:rsid w:val="00013E1A"/>
    <w:rsid w:val="00015D15"/>
    <w:rsid w:val="000246F0"/>
    <w:rsid w:val="0002564D"/>
    <w:rsid w:val="00025ECA"/>
    <w:rsid w:val="00026D5D"/>
    <w:rsid w:val="00027939"/>
    <w:rsid w:val="00027BFB"/>
    <w:rsid w:val="00031940"/>
    <w:rsid w:val="000325B8"/>
    <w:rsid w:val="000336B7"/>
    <w:rsid w:val="00034828"/>
    <w:rsid w:val="00034C15"/>
    <w:rsid w:val="00035FA9"/>
    <w:rsid w:val="00036BA1"/>
    <w:rsid w:val="000422E2"/>
    <w:rsid w:val="00042F22"/>
    <w:rsid w:val="000444EF"/>
    <w:rsid w:val="0004531B"/>
    <w:rsid w:val="00052A07"/>
    <w:rsid w:val="000534E3"/>
    <w:rsid w:val="0005606A"/>
    <w:rsid w:val="00057117"/>
    <w:rsid w:val="0006144B"/>
    <w:rsid w:val="000616E7"/>
    <w:rsid w:val="0006487E"/>
    <w:rsid w:val="00065E1A"/>
    <w:rsid w:val="00066919"/>
    <w:rsid w:val="00070C5E"/>
    <w:rsid w:val="00071F9C"/>
    <w:rsid w:val="00073E88"/>
    <w:rsid w:val="00077E5F"/>
    <w:rsid w:val="0008036A"/>
    <w:rsid w:val="00081AE6"/>
    <w:rsid w:val="00082ECE"/>
    <w:rsid w:val="000855EB"/>
    <w:rsid w:val="00085B52"/>
    <w:rsid w:val="000866F2"/>
    <w:rsid w:val="0009009F"/>
    <w:rsid w:val="00091023"/>
    <w:rsid w:val="00091557"/>
    <w:rsid w:val="000924C1"/>
    <w:rsid w:val="000924F0"/>
    <w:rsid w:val="00092F34"/>
    <w:rsid w:val="00093474"/>
    <w:rsid w:val="0009510F"/>
    <w:rsid w:val="00095AC4"/>
    <w:rsid w:val="0009771D"/>
    <w:rsid w:val="000A016C"/>
    <w:rsid w:val="000A1660"/>
    <w:rsid w:val="000A1B7B"/>
    <w:rsid w:val="000A1CAA"/>
    <w:rsid w:val="000A56F2"/>
    <w:rsid w:val="000B2719"/>
    <w:rsid w:val="000B3A8F"/>
    <w:rsid w:val="000B4AB9"/>
    <w:rsid w:val="000B58C3"/>
    <w:rsid w:val="000B61E9"/>
    <w:rsid w:val="000B76DA"/>
    <w:rsid w:val="000B78EF"/>
    <w:rsid w:val="000C1305"/>
    <w:rsid w:val="000C165A"/>
    <w:rsid w:val="000C1DF5"/>
    <w:rsid w:val="000C2E19"/>
    <w:rsid w:val="000C42A5"/>
    <w:rsid w:val="000D0D07"/>
    <w:rsid w:val="000D1DEF"/>
    <w:rsid w:val="000D43CC"/>
    <w:rsid w:val="000D4797"/>
    <w:rsid w:val="000D4E66"/>
    <w:rsid w:val="000E0527"/>
    <w:rsid w:val="000E1E92"/>
    <w:rsid w:val="000E5B9B"/>
    <w:rsid w:val="000E634C"/>
    <w:rsid w:val="000F06D6"/>
    <w:rsid w:val="000F0C92"/>
    <w:rsid w:val="000F0EB1"/>
    <w:rsid w:val="000F1106"/>
    <w:rsid w:val="000F2C12"/>
    <w:rsid w:val="000F2F44"/>
    <w:rsid w:val="000F3BE9"/>
    <w:rsid w:val="000F3F6C"/>
    <w:rsid w:val="000F5D53"/>
    <w:rsid w:val="000F6DF3"/>
    <w:rsid w:val="001002F7"/>
    <w:rsid w:val="001005FF"/>
    <w:rsid w:val="0010312D"/>
    <w:rsid w:val="00106103"/>
    <w:rsid w:val="001062FB"/>
    <w:rsid w:val="001063E6"/>
    <w:rsid w:val="00111C3F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45A9"/>
    <w:rsid w:val="00126B4A"/>
    <w:rsid w:val="001324A5"/>
    <w:rsid w:val="00132FD0"/>
    <w:rsid w:val="001341E8"/>
    <w:rsid w:val="001344C0"/>
    <w:rsid w:val="001346FA"/>
    <w:rsid w:val="00135252"/>
    <w:rsid w:val="00135436"/>
    <w:rsid w:val="00137AB5"/>
    <w:rsid w:val="00137F0B"/>
    <w:rsid w:val="00150D36"/>
    <w:rsid w:val="00151880"/>
    <w:rsid w:val="00151E23"/>
    <w:rsid w:val="001526E0"/>
    <w:rsid w:val="0015361F"/>
    <w:rsid w:val="00154970"/>
    <w:rsid w:val="001551B5"/>
    <w:rsid w:val="00155C3A"/>
    <w:rsid w:val="001643A8"/>
    <w:rsid w:val="001659C1"/>
    <w:rsid w:val="00167727"/>
    <w:rsid w:val="00167798"/>
    <w:rsid w:val="001710D6"/>
    <w:rsid w:val="00173A8E"/>
    <w:rsid w:val="00176106"/>
    <w:rsid w:val="00177795"/>
    <w:rsid w:val="0018143F"/>
    <w:rsid w:val="00183F84"/>
    <w:rsid w:val="0018588A"/>
    <w:rsid w:val="001864A9"/>
    <w:rsid w:val="001901FE"/>
    <w:rsid w:val="00190AC1"/>
    <w:rsid w:val="00192432"/>
    <w:rsid w:val="0019341A"/>
    <w:rsid w:val="00193920"/>
    <w:rsid w:val="00197DF9"/>
    <w:rsid w:val="001A1987"/>
    <w:rsid w:val="001A2564"/>
    <w:rsid w:val="001A4F34"/>
    <w:rsid w:val="001A6173"/>
    <w:rsid w:val="001A6CBA"/>
    <w:rsid w:val="001B0D97"/>
    <w:rsid w:val="001B5A5D"/>
    <w:rsid w:val="001B7CC4"/>
    <w:rsid w:val="001C0EBA"/>
    <w:rsid w:val="001C18A6"/>
    <w:rsid w:val="001C1CE5"/>
    <w:rsid w:val="001C3D2A"/>
    <w:rsid w:val="001C6495"/>
    <w:rsid w:val="001D51BA"/>
    <w:rsid w:val="001D6342"/>
    <w:rsid w:val="001D6D53"/>
    <w:rsid w:val="001E1371"/>
    <w:rsid w:val="001E58E2"/>
    <w:rsid w:val="001E7037"/>
    <w:rsid w:val="001E7AED"/>
    <w:rsid w:val="001F07A9"/>
    <w:rsid w:val="001F3916"/>
    <w:rsid w:val="001F54C5"/>
    <w:rsid w:val="001F662C"/>
    <w:rsid w:val="001F7074"/>
    <w:rsid w:val="00200490"/>
    <w:rsid w:val="00201F3A"/>
    <w:rsid w:val="00203F96"/>
    <w:rsid w:val="00204CD9"/>
    <w:rsid w:val="002069B2"/>
    <w:rsid w:val="00206CB8"/>
    <w:rsid w:val="00207FA3"/>
    <w:rsid w:val="00214DA8"/>
    <w:rsid w:val="00215423"/>
    <w:rsid w:val="002158FA"/>
    <w:rsid w:val="00220600"/>
    <w:rsid w:val="002219D9"/>
    <w:rsid w:val="002224DB"/>
    <w:rsid w:val="00223FCB"/>
    <w:rsid w:val="00224B81"/>
    <w:rsid w:val="002252C3"/>
    <w:rsid w:val="00225648"/>
    <w:rsid w:val="00225C54"/>
    <w:rsid w:val="00230765"/>
    <w:rsid w:val="0023189D"/>
    <w:rsid w:val="002319E4"/>
    <w:rsid w:val="00231E13"/>
    <w:rsid w:val="0023495D"/>
    <w:rsid w:val="00235632"/>
    <w:rsid w:val="00235872"/>
    <w:rsid w:val="00241559"/>
    <w:rsid w:val="00242D23"/>
    <w:rsid w:val="00243155"/>
    <w:rsid w:val="002435B3"/>
    <w:rsid w:val="002458EB"/>
    <w:rsid w:val="002469B7"/>
    <w:rsid w:val="00247275"/>
    <w:rsid w:val="002476EC"/>
    <w:rsid w:val="00247D8D"/>
    <w:rsid w:val="002500C8"/>
    <w:rsid w:val="00257124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02A"/>
    <w:rsid w:val="002825B5"/>
    <w:rsid w:val="0028280A"/>
    <w:rsid w:val="00286ACD"/>
    <w:rsid w:val="00287838"/>
    <w:rsid w:val="002907B5"/>
    <w:rsid w:val="00292EB7"/>
    <w:rsid w:val="00296227"/>
    <w:rsid w:val="00296F44"/>
    <w:rsid w:val="00297235"/>
    <w:rsid w:val="0029777D"/>
    <w:rsid w:val="002A055E"/>
    <w:rsid w:val="002A1D4E"/>
    <w:rsid w:val="002A2869"/>
    <w:rsid w:val="002A5B83"/>
    <w:rsid w:val="002B0ED3"/>
    <w:rsid w:val="002B24D6"/>
    <w:rsid w:val="002C18BB"/>
    <w:rsid w:val="002C41E6"/>
    <w:rsid w:val="002C535B"/>
    <w:rsid w:val="002D071A"/>
    <w:rsid w:val="002D1D2C"/>
    <w:rsid w:val="002D2CAF"/>
    <w:rsid w:val="002D34B2"/>
    <w:rsid w:val="002D7637"/>
    <w:rsid w:val="002E0010"/>
    <w:rsid w:val="002E0159"/>
    <w:rsid w:val="002E17F2"/>
    <w:rsid w:val="002E44D0"/>
    <w:rsid w:val="002E7CAE"/>
    <w:rsid w:val="002F2771"/>
    <w:rsid w:val="002F37A9"/>
    <w:rsid w:val="002F77DA"/>
    <w:rsid w:val="002F7AAA"/>
    <w:rsid w:val="0030105C"/>
    <w:rsid w:val="00301CE6"/>
    <w:rsid w:val="00301E48"/>
    <w:rsid w:val="0030256B"/>
    <w:rsid w:val="0030403E"/>
    <w:rsid w:val="0030501F"/>
    <w:rsid w:val="00307BA1"/>
    <w:rsid w:val="00310589"/>
    <w:rsid w:val="00311702"/>
    <w:rsid w:val="00311E82"/>
    <w:rsid w:val="00313FD6"/>
    <w:rsid w:val="003143BD"/>
    <w:rsid w:val="00315635"/>
    <w:rsid w:val="003178DB"/>
    <w:rsid w:val="003203ED"/>
    <w:rsid w:val="00321A15"/>
    <w:rsid w:val="00322AB0"/>
    <w:rsid w:val="00322C9F"/>
    <w:rsid w:val="00324561"/>
    <w:rsid w:val="00324644"/>
    <w:rsid w:val="00324D23"/>
    <w:rsid w:val="00331751"/>
    <w:rsid w:val="00334579"/>
    <w:rsid w:val="00335858"/>
    <w:rsid w:val="00335D45"/>
    <w:rsid w:val="00336BDA"/>
    <w:rsid w:val="003410E4"/>
    <w:rsid w:val="00342BD7"/>
    <w:rsid w:val="00343A07"/>
    <w:rsid w:val="00346333"/>
    <w:rsid w:val="00346DB5"/>
    <w:rsid w:val="003477B1"/>
    <w:rsid w:val="0035482C"/>
    <w:rsid w:val="00357143"/>
    <w:rsid w:val="00357380"/>
    <w:rsid w:val="003602D9"/>
    <w:rsid w:val="003604CE"/>
    <w:rsid w:val="00362BB9"/>
    <w:rsid w:val="00370E47"/>
    <w:rsid w:val="00371AAC"/>
    <w:rsid w:val="003742AC"/>
    <w:rsid w:val="00377CE1"/>
    <w:rsid w:val="003814D3"/>
    <w:rsid w:val="00385BF0"/>
    <w:rsid w:val="003910AA"/>
    <w:rsid w:val="003939FF"/>
    <w:rsid w:val="00393EA1"/>
    <w:rsid w:val="003A076E"/>
    <w:rsid w:val="003A154F"/>
    <w:rsid w:val="003A1AB8"/>
    <w:rsid w:val="003A2223"/>
    <w:rsid w:val="003A2A0F"/>
    <w:rsid w:val="003A45A1"/>
    <w:rsid w:val="003A4C20"/>
    <w:rsid w:val="003A5B0A"/>
    <w:rsid w:val="003A6BAC"/>
    <w:rsid w:val="003A7EF3"/>
    <w:rsid w:val="003B159C"/>
    <w:rsid w:val="003B2C19"/>
    <w:rsid w:val="003B369F"/>
    <w:rsid w:val="003B36A3"/>
    <w:rsid w:val="003B3C3F"/>
    <w:rsid w:val="003B4A97"/>
    <w:rsid w:val="003B7177"/>
    <w:rsid w:val="003B7333"/>
    <w:rsid w:val="003B7FE5"/>
    <w:rsid w:val="003C11C8"/>
    <w:rsid w:val="003C2702"/>
    <w:rsid w:val="003C302A"/>
    <w:rsid w:val="003C76D0"/>
    <w:rsid w:val="003C7806"/>
    <w:rsid w:val="003C7829"/>
    <w:rsid w:val="003D0488"/>
    <w:rsid w:val="003D109F"/>
    <w:rsid w:val="003D2478"/>
    <w:rsid w:val="003D2B1B"/>
    <w:rsid w:val="003D2FC4"/>
    <w:rsid w:val="003D3C45"/>
    <w:rsid w:val="003D43AD"/>
    <w:rsid w:val="003D5B1F"/>
    <w:rsid w:val="003D5E56"/>
    <w:rsid w:val="003E15FA"/>
    <w:rsid w:val="003E1A76"/>
    <w:rsid w:val="003E55E4"/>
    <w:rsid w:val="003E74E3"/>
    <w:rsid w:val="003E7794"/>
    <w:rsid w:val="003F05C7"/>
    <w:rsid w:val="003F2CD4"/>
    <w:rsid w:val="003F2F8E"/>
    <w:rsid w:val="003F30C4"/>
    <w:rsid w:val="003F66C9"/>
    <w:rsid w:val="003F6BBE"/>
    <w:rsid w:val="004000E8"/>
    <w:rsid w:val="00402119"/>
    <w:rsid w:val="00402E2B"/>
    <w:rsid w:val="00403C6B"/>
    <w:rsid w:val="0040512B"/>
    <w:rsid w:val="00405CA5"/>
    <w:rsid w:val="00406BCB"/>
    <w:rsid w:val="00407CD3"/>
    <w:rsid w:val="00410134"/>
    <w:rsid w:val="00410B72"/>
    <w:rsid w:val="00410F18"/>
    <w:rsid w:val="00411BEF"/>
    <w:rsid w:val="0041263E"/>
    <w:rsid w:val="0041273E"/>
    <w:rsid w:val="00413AAC"/>
    <w:rsid w:val="00414336"/>
    <w:rsid w:val="00420040"/>
    <w:rsid w:val="00421105"/>
    <w:rsid w:val="0042167E"/>
    <w:rsid w:val="00421AD4"/>
    <w:rsid w:val="004222FD"/>
    <w:rsid w:val="004242F4"/>
    <w:rsid w:val="00424E2D"/>
    <w:rsid w:val="00426B40"/>
    <w:rsid w:val="00427248"/>
    <w:rsid w:val="00433253"/>
    <w:rsid w:val="00433B2B"/>
    <w:rsid w:val="00434026"/>
    <w:rsid w:val="00437447"/>
    <w:rsid w:val="00441A92"/>
    <w:rsid w:val="00441BE2"/>
    <w:rsid w:val="00444F56"/>
    <w:rsid w:val="00446488"/>
    <w:rsid w:val="0045110E"/>
    <w:rsid w:val="00451457"/>
    <w:rsid w:val="004517AA"/>
    <w:rsid w:val="00451DCD"/>
    <w:rsid w:val="00452114"/>
    <w:rsid w:val="00452CAC"/>
    <w:rsid w:val="0045432A"/>
    <w:rsid w:val="004551FB"/>
    <w:rsid w:val="00457565"/>
    <w:rsid w:val="00457B71"/>
    <w:rsid w:val="00462950"/>
    <w:rsid w:val="00465F3A"/>
    <w:rsid w:val="004669E2"/>
    <w:rsid w:val="00470C31"/>
    <w:rsid w:val="004734D0"/>
    <w:rsid w:val="0047534F"/>
    <w:rsid w:val="0047556B"/>
    <w:rsid w:val="00477768"/>
    <w:rsid w:val="0048100B"/>
    <w:rsid w:val="0048388F"/>
    <w:rsid w:val="00486644"/>
    <w:rsid w:val="00487A3E"/>
    <w:rsid w:val="00492BC5"/>
    <w:rsid w:val="004964F1"/>
    <w:rsid w:val="004A16BC"/>
    <w:rsid w:val="004A2B94"/>
    <w:rsid w:val="004A3758"/>
    <w:rsid w:val="004A4096"/>
    <w:rsid w:val="004B277B"/>
    <w:rsid w:val="004B4700"/>
    <w:rsid w:val="004B4BFE"/>
    <w:rsid w:val="004B7C0C"/>
    <w:rsid w:val="004B7E44"/>
    <w:rsid w:val="004C0556"/>
    <w:rsid w:val="004C3898"/>
    <w:rsid w:val="004D36B1"/>
    <w:rsid w:val="004D7EBD"/>
    <w:rsid w:val="004E2680"/>
    <w:rsid w:val="004E28F9"/>
    <w:rsid w:val="004E462E"/>
    <w:rsid w:val="004E56DC"/>
    <w:rsid w:val="004E6AA9"/>
    <w:rsid w:val="004E76F4"/>
    <w:rsid w:val="004F01E4"/>
    <w:rsid w:val="004F0B4E"/>
    <w:rsid w:val="004F0B6C"/>
    <w:rsid w:val="004F2078"/>
    <w:rsid w:val="004F4DA3"/>
    <w:rsid w:val="004F572F"/>
    <w:rsid w:val="004F5B62"/>
    <w:rsid w:val="004F6661"/>
    <w:rsid w:val="00504308"/>
    <w:rsid w:val="00506557"/>
    <w:rsid w:val="0050677A"/>
    <w:rsid w:val="005108D8"/>
    <w:rsid w:val="00510BC0"/>
    <w:rsid w:val="005111E2"/>
    <w:rsid w:val="005116F9"/>
    <w:rsid w:val="005117D1"/>
    <w:rsid w:val="0051291E"/>
    <w:rsid w:val="005153A7"/>
    <w:rsid w:val="005154AE"/>
    <w:rsid w:val="00515F41"/>
    <w:rsid w:val="00517113"/>
    <w:rsid w:val="005201AA"/>
    <w:rsid w:val="00520FD3"/>
    <w:rsid w:val="005219CF"/>
    <w:rsid w:val="0052217D"/>
    <w:rsid w:val="00530213"/>
    <w:rsid w:val="00530BE5"/>
    <w:rsid w:val="00531EC3"/>
    <w:rsid w:val="005346B6"/>
    <w:rsid w:val="00534B59"/>
    <w:rsid w:val="00536759"/>
    <w:rsid w:val="00537C62"/>
    <w:rsid w:val="00542239"/>
    <w:rsid w:val="00546970"/>
    <w:rsid w:val="00547DA4"/>
    <w:rsid w:val="00554E19"/>
    <w:rsid w:val="00554F75"/>
    <w:rsid w:val="00555B13"/>
    <w:rsid w:val="0056121F"/>
    <w:rsid w:val="00564385"/>
    <w:rsid w:val="005657D7"/>
    <w:rsid w:val="00572505"/>
    <w:rsid w:val="0058053B"/>
    <w:rsid w:val="00582809"/>
    <w:rsid w:val="005853E0"/>
    <w:rsid w:val="005866DB"/>
    <w:rsid w:val="0058798C"/>
    <w:rsid w:val="005900FA"/>
    <w:rsid w:val="00591C4A"/>
    <w:rsid w:val="005935A4"/>
    <w:rsid w:val="005948C2"/>
    <w:rsid w:val="005958B0"/>
    <w:rsid w:val="00595DCA"/>
    <w:rsid w:val="0059779B"/>
    <w:rsid w:val="005A209A"/>
    <w:rsid w:val="005A2640"/>
    <w:rsid w:val="005A4993"/>
    <w:rsid w:val="005A54CD"/>
    <w:rsid w:val="005A5DE4"/>
    <w:rsid w:val="005A6006"/>
    <w:rsid w:val="005A662D"/>
    <w:rsid w:val="005B35D7"/>
    <w:rsid w:val="005B392A"/>
    <w:rsid w:val="005B3AA3"/>
    <w:rsid w:val="005B4ED7"/>
    <w:rsid w:val="005B6F83"/>
    <w:rsid w:val="005C630A"/>
    <w:rsid w:val="005C6B8F"/>
    <w:rsid w:val="005C74FB"/>
    <w:rsid w:val="005D1602"/>
    <w:rsid w:val="005D6AEC"/>
    <w:rsid w:val="005E091D"/>
    <w:rsid w:val="005E1345"/>
    <w:rsid w:val="005E385F"/>
    <w:rsid w:val="005E5B81"/>
    <w:rsid w:val="005E6E37"/>
    <w:rsid w:val="005F2CB1"/>
    <w:rsid w:val="005F3025"/>
    <w:rsid w:val="005F618C"/>
    <w:rsid w:val="005F6C0A"/>
    <w:rsid w:val="005F70BD"/>
    <w:rsid w:val="006025A6"/>
    <w:rsid w:val="0060283C"/>
    <w:rsid w:val="006041E7"/>
    <w:rsid w:val="00604F14"/>
    <w:rsid w:val="00611B83"/>
    <w:rsid w:val="00611DBC"/>
    <w:rsid w:val="00613257"/>
    <w:rsid w:val="00615919"/>
    <w:rsid w:val="0061722F"/>
    <w:rsid w:val="00620798"/>
    <w:rsid w:val="00620A71"/>
    <w:rsid w:val="00620D80"/>
    <w:rsid w:val="00621F18"/>
    <w:rsid w:val="006234A6"/>
    <w:rsid w:val="00624B9A"/>
    <w:rsid w:val="00624D23"/>
    <w:rsid w:val="00624E82"/>
    <w:rsid w:val="00630001"/>
    <w:rsid w:val="006311B3"/>
    <w:rsid w:val="0063284C"/>
    <w:rsid w:val="006361FA"/>
    <w:rsid w:val="00636398"/>
    <w:rsid w:val="006368D3"/>
    <w:rsid w:val="006377EC"/>
    <w:rsid w:val="0064151F"/>
    <w:rsid w:val="00641533"/>
    <w:rsid w:val="0064208D"/>
    <w:rsid w:val="0064284E"/>
    <w:rsid w:val="00643475"/>
    <w:rsid w:val="0064396A"/>
    <w:rsid w:val="0064624E"/>
    <w:rsid w:val="0064746F"/>
    <w:rsid w:val="00650AB9"/>
    <w:rsid w:val="006523B5"/>
    <w:rsid w:val="00652CBD"/>
    <w:rsid w:val="00653828"/>
    <w:rsid w:val="00654186"/>
    <w:rsid w:val="00655733"/>
    <w:rsid w:val="00655ACD"/>
    <w:rsid w:val="0065610D"/>
    <w:rsid w:val="00656A92"/>
    <w:rsid w:val="00656DDE"/>
    <w:rsid w:val="0066011D"/>
    <w:rsid w:val="006607C0"/>
    <w:rsid w:val="006613A6"/>
    <w:rsid w:val="00661FC9"/>
    <w:rsid w:val="006627A2"/>
    <w:rsid w:val="006634E6"/>
    <w:rsid w:val="00663BFD"/>
    <w:rsid w:val="00663D4B"/>
    <w:rsid w:val="006655EE"/>
    <w:rsid w:val="00665778"/>
    <w:rsid w:val="006676FA"/>
    <w:rsid w:val="00667EE7"/>
    <w:rsid w:val="00670922"/>
    <w:rsid w:val="00670BE1"/>
    <w:rsid w:val="0067218F"/>
    <w:rsid w:val="006741F2"/>
    <w:rsid w:val="0067479A"/>
    <w:rsid w:val="00674CC3"/>
    <w:rsid w:val="00675C72"/>
    <w:rsid w:val="006762B4"/>
    <w:rsid w:val="006771F9"/>
    <w:rsid w:val="006776D7"/>
    <w:rsid w:val="00681003"/>
    <w:rsid w:val="006817C9"/>
    <w:rsid w:val="00683ECE"/>
    <w:rsid w:val="00685335"/>
    <w:rsid w:val="00692D5E"/>
    <w:rsid w:val="00695FC2"/>
    <w:rsid w:val="00696949"/>
    <w:rsid w:val="00697052"/>
    <w:rsid w:val="006A4260"/>
    <w:rsid w:val="006A46FB"/>
    <w:rsid w:val="006A5E28"/>
    <w:rsid w:val="006A697B"/>
    <w:rsid w:val="006A7AFF"/>
    <w:rsid w:val="006B044F"/>
    <w:rsid w:val="006B1816"/>
    <w:rsid w:val="006B2099"/>
    <w:rsid w:val="006B43A1"/>
    <w:rsid w:val="006B50CF"/>
    <w:rsid w:val="006B6C90"/>
    <w:rsid w:val="006B7268"/>
    <w:rsid w:val="006B7B80"/>
    <w:rsid w:val="006C034A"/>
    <w:rsid w:val="006C03B8"/>
    <w:rsid w:val="006C578E"/>
    <w:rsid w:val="006C5EC9"/>
    <w:rsid w:val="006C6059"/>
    <w:rsid w:val="006C7522"/>
    <w:rsid w:val="006D0E72"/>
    <w:rsid w:val="006D2617"/>
    <w:rsid w:val="006D2F8B"/>
    <w:rsid w:val="006D4B40"/>
    <w:rsid w:val="006D6F08"/>
    <w:rsid w:val="006E062C"/>
    <w:rsid w:val="006E27CF"/>
    <w:rsid w:val="006E28B7"/>
    <w:rsid w:val="006E3310"/>
    <w:rsid w:val="006E4143"/>
    <w:rsid w:val="006E4E39"/>
    <w:rsid w:val="006E565E"/>
    <w:rsid w:val="006E673D"/>
    <w:rsid w:val="006E74D7"/>
    <w:rsid w:val="006E7D3B"/>
    <w:rsid w:val="006F1B70"/>
    <w:rsid w:val="006F2880"/>
    <w:rsid w:val="006F341D"/>
    <w:rsid w:val="006F3CDE"/>
    <w:rsid w:val="006F58D4"/>
    <w:rsid w:val="006F6862"/>
    <w:rsid w:val="006F6A70"/>
    <w:rsid w:val="006F77E6"/>
    <w:rsid w:val="0070346E"/>
    <w:rsid w:val="00704EDB"/>
    <w:rsid w:val="0070537F"/>
    <w:rsid w:val="00705A1E"/>
    <w:rsid w:val="00706101"/>
    <w:rsid w:val="00707072"/>
    <w:rsid w:val="00707D61"/>
    <w:rsid w:val="00712287"/>
    <w:rsid w:val="00712772"/>
    <w:rsid w:val="0071364A"/>
    <w:rsid w:val="007148D3"/>
    <w:rsid w:val="00715392"/>
    <w:rsid w:val="007157B6"/>
    <w:rsid w:val="00715B9A"/>
    <w:rsid w:val="00721593"/>
    <w:rsid w:val="00721A26"/>
    <w:rsid w:val="00726EA6"/>
    <w:rsid w:val="00727208"/>
    <w:rsid w:val="00727680"/>
    <w:rsid w:val="007307B4"/>
    <w:rsid w:val="007335DF"/>
    <w:rsid w:val="0073412A"/>
    <w:rsid w:val="007347CD"/>
    <w:rsid w:val="007348B1"/>
    <w:rsid w:val="00734B23"/>
    <w:rsid w:val="007362A6"/>
    <w:rsid w:val="00736D7D"/>
    <w:rsid w:val="00740E58"/>
    <w:rsid w:val="00741C5C"/>
    <w:rsid w:val="00741D50"/>
    <w:rsid w:val="007445A0"/>
    <w:rsid w:val="0074524B"/>
    <w:rsid w:val="007458AE"/>
    <w:rsid w:val="00747D8B"/>
    <w:rsid w:val="00751228"/>
    <w:rsid w:val="0075403A"/>
    <w:rsid w:val="007543CE"/>
    <w:rsid w:val="007548BB"/>
    <w:rsid w:val="007562A0"/>
    <w:rsid w:val="007571E1"/>
    <w:rsid w:val="007604B2"/>
    <w:rsid w:val="00762403"/>
    <w:rsid w:val="00763DCD"/>
    <w:rsid w:val="00765281"/>
    <w:rsid w:val="00766BAD"/>
    <w:rsid w:val="007711C1"/>
    <w:rsid w:val="007721E7"/>
    <w:rsid w:val="007730BD"/>
    <w:rsid w:val="00775294"/>
    <w:rsid w:val="007755F2"/>
    <w:rsid w:val="00776971"/>
    <w:rsid w:val="0078177E"/>
    <w:rsid w:val="0078304C"/>
    <w:rsid w:val="00783673"/>
    <w:rsid w:val="00785490"/>
    <w:rsid w:val="007858EF"/>
    <w:rsid w:val="00790E60"/>
    <w:rsid w:val="007925EA"/>
    <w:rsid w:val="00793CD8"/>
    <w:rsid w:val="00795C92"/>
    <w:rsid w:val="00796231"/>
    <w:rsid w:val="007A1CB3"/>
    <w:rsid w:val="007A306F"/>
    <w:rsid w:val="007A43A6"/>
    <w:rsid w:val="007A58A6"/>
    <w:rsid w:val="007B24F4"/>
    <w:rsid w:val="007B2FB2"/>
    <w:rsid w:val="007B3D2D"/>
    <w:rsid w:val="007B50AE"/>
    <w:rsid w:val="007B51DF"/>
    <w:rsid w:val="007B565F"/>
    <w:rsid w:val="007C05DD"/>
    <w:rsid w:val="007C146B"/>
    <w:rsid w:val="007C2EEB"/>
    <w:rsid w:val="007C335A"/>
    <w:rsid w:val="007C3D18"/>
    <w:rsid w:val="007C5F5B"/>
    <w:rsid w:val="007C60BF"/>
    <w:rsid w:val="007C6A07"/>
    <w:rsid w:val="007C75A1"/>
    <w:rsid w:val="007C77A5"/>
    <w:rsid w:val="007D04E5"/>
    <w:rsid w:val="007D3A6A"/>
    <w:rsid w:val="007D5901"/>
    <w:rsid w:val="007D6FF8"/>
    <w:rsid w:val="007D7526"/>
    <w:rsid w:val="007D7E9F"/>
    <w:rsid w:val="007E4160"/>
    <w:rsid w:val="007E4610"/>
    <w:rsid w:val="007E4715"/>
    <w:rsid w:val="007E505B"/>
    <w:rsid w:val="007E7091"/>
    <w:rsid w:val="007F2CB1"/>
    <w:rsid w:val="007F413A"/>
    <w:rsid w:val="00803C2E"/>
    <w:rsid w:val="00803FAE"/>
    <w:rsid w:val="0080605F"/>
    <w:rsid w:val="00807786"/>
    <w:rsid w:val="00807FA3"/>
    <w:rsid w:val="00810523"/>
    <w:rsid w:val="0081065B"/>
    <w:rsid w:val="00811FCB"/>
    <w:rsid w:val="00813D72"/>
    <w:rsid w:val="008148EA"/>
    <w:rsid w:val="008158D6"/>
    <w:rsid w:val="008159AF"/>
    <w:rsid w:val="00817196"/>
    <w:rsid w:val="00823161"/>
    <w:rsid w:val="008235DB"/>
    <w:rsid w:val="00824AB4"/>
    <w:rsid w:val="00824BF9"/>
    <w:rsid w:val="00825C42"/>
    <w:rsid w:val="00825D25"/>
    <w:rsid w:val="008261AF"/>
    <w:rsid w:val="00827D6F"/>
    <w:rsid w:val="0083272D"/>
    <w:rsid w:val="00835D42"/>
    <w:rsid w:val="008376AC"/>
    <w:rsid w:val="008434B7"/>
    <w:rsid w:val="008444E8"/>
    <w:rsid w:val="00844E80"/>
    <w:rsid w:val="00846FE7"/>
    <w:rsid w:val="00847866"/>
    <w:rsid w:val="00850CEC"/>
    <w:rsid w:val="00854554"/>
    <w:rsid w:val="00856911"/>
    <w:rsid w:val="008571C3"/>
    <w:rsid w:val="00860AEC"/>
    <w:rsid w:val="00860BEE"/>
    <w:rsid w:val="008677FD"/>
    <w:rsid w:val="008706D4"/>
    <w:rsid w:val="00870F8A"/>
    <w:rsid w:val="00870FD6"/>
    <w:rsid w:val="008719A4"/>
    <w:rsid w:val="00871D23"/>
    <w:rsid w:val="008736E3"/>
    <w:rsid w:val="00873E27"/>
    <w:rsid w:val="00874312"/>
    <w:rsid w:val="0087437C"/>
    <w:rsid w:val="00874518"/>
    <w:rsid w:val="00875CD7"/>
    <w:rsid w:val="00876B4D"/>
    <w:rsid w:val="00877F18"/>
    <w:rsid w:val="008865E3"/>
    <w:rsid w:val="00891C27"/>
    <w:rsid w:val="00893FCD"/>
    <w:rsid w:val="00894A88"/>
    <w:rsid w:val="00895386"/>
    <w:rsid w:val="008A1B18"/>
    <w:rsid w:val="008A21FF"/>
    <w:rsid w:val="008A2CE2"/>
    <w:rsid w:val="008A2FE0"/>
    <w:rsid w:val="008A30AC"/>
    <w:rsid w:val="008A44B8"/>
    <w:rsid w:val="008A51A8"/>
    <w:rsid w:val="008A54C7"/>
    <w:rsid w:val="008A77D8"/>
    <w:rsid w:val="008B0483"/>
    <w:rsid w:val="008B0DF7"/>
    <w:rsid w:val="008B120C"/>
    <w:rsid w:val="008B136E"/>
    <w:rsid w:val="008B1A8A"/>
    <w:rsid w:val="008B2F4F"/>
    <w:rsid w:val="008B35D3"/>
    <w:rsid w:val="008B3D3A"/>
    <w:rsid w:val="008B51A0"/>
    <w:rsid w:val="008B592A"/>
    <w:rsid w:val="008B7B5C"/>
    <w:rsid w:val="008C0C99"/>
    <w:rsid w:val="008C0D69"/>
    <w:rsid w:val="008C1040"/>
    <w:rsid w:val="008C2017"/>
    <w:rsid w:val="008C2C02"/>
    <w:rsid w:val="008C4958"/>
    <w:rsid w:val="008C4BAA"/>
    <w:rsid w:val="008C5C56"/>
    <w:rsid w:val="008C6AE8"/>
    <w:rsid w:val="008C6D9D"/>
    <w:rsid w:val="008C7573"/>
    <w:rsid w:val="008D34F1"/>
    <w:rsid w:val="008D39D8"/>
    <w:rsid w:val="008D4B2B"/>
    <w:rsid w:val="008D52B8"/>
    <w:rsid w:val="008D6D1A"/>
    <w:rsid w:val="008E065E"/>
    <w:rsid w:val="008E0927"/>
    <w:rsid w:val="008E1909"/>
    <w:rsid w:val="008E7A7B"/>
    <w:rsid w:val="008F1EAB"/>
    <w:rsid w:val="008F2D90"/>
    <w:rsid w:val="008F33DC"/>
    <w:rsid w:val="008F477F"/>
    <w:rsid w:val="008F7E56"/>
    <w:rsid w:val="00902350"/>
    <w:rsid w:val="0090336B"/>
    <w:rsid w:val="00903F3B"/>
    <w:rsid w:val="009053AA"/>
    <w:rsid w:val="00905B54"/>
    <w:rsid w:val="00906939"/>
    <w:rsid w:val="009069A2"/>
    <w:rsid w:val="00910B7D"/>
    <w:rsid w:val="00911DFB"/>
    <w:rsid w:val="0091244A"/>
    <w:rsid w:val="009139D9"/>
    <w:rsid w:val="00914AD8"/>
    <w:rsid w:val="00916079"/>
    <w:rsid w:val="00917CE9"/>
    <w:rsid w:val="00920BF2"/>
    <w:rsid w:val="00922010"/>
    <w:rsid w:val="00922FF0"/>
    <w:rsid w:val="009259AC"/>
    <w:rsid w:val="00931BD9"/>
    <w:rsid w:val="00935FE5"/>
    <w:rsid w:val="009368F3"/>
    <w:rsid w:val="00941375"/>
    <w:rsid w:val="00941636"/>
    <w:rsid w:val="00943742"/>
    <w:rsid w:val="00945C05"/>
    <w:rsid w:val="00946128"/>
    <w:rsid w:val="00946945"/>
    <w:rsid w:val="00947713"/>
    <w:rsid w:val="009501A9"/>
    <w:rsid w:val="00950DE7"/>
    <w:rsid w:val="00952E62"/>
    <w:rsid w:val="00953920"/>
    <w:rsid w:val="00953D47"/>
    <w:rsid w:val="00953E65"/>
    <w:rsid w:val="0095681E"/>
    <w:rsid w:val="00956F13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04E2"/>
    <w:rsid w:val="0098511F"/>
    <w:rsid w:val="00985253"/>
    <w:rsid w:val="009853B3"/>
    <w:rsid w:val="00990630"/>
    <w:rsid w:val="00991761"/>
    <w:rsid w:val="00994DCA"/>
    <w:rsid w:val="00995B69"/>
    <w:rsid w:val="009960EC"/>
    <w:rsid w:val="009970DD"/>
    <w:rsid w:val="009A0FBA"/>
    <w:rsid w:val="009A1601"/>
    <w:rsid w:val="009A462D"/>
    <w:rsid w:val="009A5944"/>
    <w:rsid w:val="009A5CBA"/>
    <w:rsid w:val="009A7628"/>
    <w:rsid w:val="009B1F30"/>
    <w:rsid w:val="009B3AC2"/>
    <w:rsid w:val="009B4DF4"/>
    <w:rsid w:val="009B564E"/>
    <w:rsid w:val="009B589B"/>
    <w:rsid w:val="009B7E87"/>
    <w:rsid w:val="009C202F"/>
    <w:rsid w:val="009C2CAF"/>
    <w:rsid w:val="009C2F10"/>
    <w:rsid w:val="009C376A"/>
    <w:rsid w:val="009C403E"/>
    <w:rsid w:val="009D4FF0"/>
    <w:rsid w:val="009D703C"/>
    <w:rsid w:val="009D718F"/>
    <w:rsid w:val="009E068F"/>
    <w:rsid w:val="009E14E0"/>
    <w:rsid w:val="009E35DB"/>
    <w:rsid w:val="009E3D33"/>
    <w:rsid w:val="009E47A3"/>
    <w:rsid w:val="009E5399"/>
    <w:rsid w:val="009E6884"/>
    <w:rsid w:val="009F08F3"/>
    <w:rsid w:val="009F344F"/>
    <w:rsid w:val="00A01C15"/>
    <w:rsid w:val="00A048A8"/>
    <w:rsid w:val="00A04F49"/>
    <w:rsid w:val="00A06B24"/>
    <w:rsid w:val="00A13999"/>
    <w:rsid w:val="00A13E54"/>
    <w:rsid w:val="00A17F63"/>
    <w:rsid w:val="00A208E5"/>
    <w:rsid w:val="00A2193B"/>
    <w:rsid w:val="00A22CE5"/>
    <w:rsid w:val="00A2351A"/>
    <w:rsid w:val="00A23E44"/>
    <w:rsid w:val="00A264A9"/>
    <w:rsid w:val="00A27785"/>
    <w:rsid w:val="00A30187"/>
    <w:rsid w:val="00A3173F"/>
    <w:rsid w:val="00A318B1"/>
    <w:rsid w:val="00A3448A"/>
    <w:rsid w:val="00A36297"/>
    <w:rsid w:val="00A41E2B"/>
    <w:rsid w:val="00A42A4A"/>
    <w:rsid w:val="00A44747"/>
    <w:rsid w:val="00A45B74"/>
    <w:rsid w:val="00A50465"/>
    <w:rsid w:val="00A51FE9"/>
    <w:rsid w:val="00A52E1D"/>
    <w:rsid w:val="00A60FC0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031"/>
    <w:rsid w:val="00A8332C"/>
    <w:rsid w:val="00A84FE8"/>
    <w:rsid w:val="00A86632"/>
    <w:rsid w:val="00A8798C"/>
    <w:rsid w:val="00A92879"/>
    <w:rsid w:val="00A9442A"/>
    <w:rsid w:val="00A97168"/>
    <w:rsid w:val="00A9774D"/>
    <w:rsid w:val="00AA016F"/>
    <w:rsid w:val="00AA1090"/>
    <w:rsid w:val="00AA1ED6"/>
    <w:rsid w:val="00AA51D6"/>
    <w:rsid w:val="00AB0BC8"/>
    <w:rsid w:val="00AB11CA"/>
    <w:rsid w:val="00AB13E0"/>
    <w:rsid w:val="00AB14D9"/>
    <w:rsid w:val="00AB2119"/>
    <w:rsid w:val="00AB487B"/>
    <w:rsid w:val="00AB4AB8"/>
    <w:rsid w:val="00AB5A76"/>
    <w:rsid w:val="00AB655E"/>
    <w:rsid w:val="00AB6F13"/>
    <w:rsid w:val="00AC007F"/>
    <w:rsid w:val="00AC2ECD"/>
    <w:rsid w:val="00AC3119"/>
    <w:rsid w:val="00AC44D9"/>
    <w:rsid w:val="00AC49FB"/>
    <w:rsid w:val="00AC5A10"/>
    <w:rsid w:val="00AD0AA3"/>
    <w:rsid w:val="00AD3F94"/>
    <w:rsid w:val="00AD4A5A"/>
    <w:rsid w:val="00AE27AC"/>
    <w:rsid w:val="00AE2B9F"/>
    <w:rsid w:val="00AE40E0"/>
    <w:rsid w:val="00AE4DBA"/>
    <w:rsid w:val="00AE4F07"/>
    <w:rsid w:val="00AF1C5D"/>
    <w:rsid w:val="00AF42D7"/>
    <w:rsid w:val="00AF5CF4"/>
    <w:rsid w:val="00AF6FA9"/>
    <w:rsid w:val="00B006FE"/>
    <w:rsid w:val="00B007CB"/>
    <w:rsid w:val="00B02AA9"/>
    <w:rsid w:val="00B02FA3"/>
    <w:rsid w:val="00B05084"/>
    <w:rsid w:val="00B120EF"/>
    <w:rsid w:val="00B129FA"/>
    <w:rsid w:val="00B157F9"/>
    <w:rsid w:val="00B15FA3"/>
    <w:rsid w:val="00B167F1"/>
    <w:rsid w:val="00B20256"/>
    <w:rsid w:val="00B20D09"/>
    <w:rsid w:val="00B2763F"/>
    <w:rsid w:val="00B2767C"/>
    <w:rsid w:val="00B27AAC"/>
    <w:rsid w:val="00B3011D"/>
    <w:rsid w:val="00B30929"/>
    <w:rsid w:val="00B372AA"/>
    <w:rsid w:val="00B40445"/>
    <w:rsid w:val="00B41888"/>
    <w:rsid w:val="00B43194"/>
    <w:rsid w:val="00B45A52"/>
    <w:rsid w:val="00B46175"/>
    <w:rsid w:val="00B57278"/>
    <w:rsid w:val="00B62510"/>
    <w:rsid w:val="00B62AAA"/>
    <w:rsid w:val="00B652C5"/>
    <w:rsid w:val="00B65CF3"/>
    <w:rsid w:val="00B65E91"/>
    <w:rsid w:val="00B664C7"/>
    <w:rsid w:val="00B67396"/>
    <w:rsid w:val="00B71ACD"/>
    <w:rsid w:val="00B739F6"/>
    <w:rsid w:val="00B73A48"/>
    <w:rsid w:val="00B81A6C"/>
    <w:rsid w:val="00B85DE5"/>
    <w:rsid w:val="00B864D8"/>
    <w:rsid w:val="00B90F73"/>
    <w:rsid w:val="00B93B59"/>
    <w:rsid w:val="00B9406A"/>
    <w:rsid w:val="00B944EE"/>
    <w:rsid w:val="00BA2280"/>
    <w:rsid w:val="00BA2A08"/>
    <w:rsid w:val="00BA56D2"/>
    <w:rsid w:val="00BA7219"/>
    <w:rsid w:val="00BA76E0"/>
    <w:rsid w:val="00BB2983"/>
    <w:rsid w:val="00BB2A25"/>
    <w:rsid w:val="00BB51E9"/>
    <w:rsid w:val="00BB659C"/>
    <w:rsid w:val="00BC0085"/>
    <w:rsid w:val="00BC0214"/>
    <w:rsid w:val="00BC0FDC"/>
    <w:rsid w:val="00BC22EF"/>
    <w:rsid w:val="00BC3053"/>
    <w:rsid w:val="00BC4D2E"/>
    <w:rsid w:val="00BC6E80"/>
    <w:rsid w:val="00BC71C7"/>
    <w:rsid w:val="00BD3338"/>
    <w:rsid w:val="00BD40B2"/>
    <w:rsid w:val="00BD48AC"/>
    <w:rsid w:val="00BD5F1A"/>
    <w:rsid w:val="00BE09CD"/>
    <w:rsid w:val="00BE1234"/>
    <w:rsid w:val="00BE2FA6"/>
    <w:rsid w:val="00BE333F"/>
    <w:rsid w:val="00BE6348"/>
    <w:rsid w:val="00BE7406"/>
    <w:rsid w:val="00BE7603"/>
    <w:rsid w:val="00BF24AF"/>
    <w:rsid w:val="00BF3279"/>
    <w:rsid w:val="00BF63F8"/>
    <w:rsid w:val="00BF74C7"/>
    <w:rsid w:val="00C015F1"/>
    <w:rsid w:val="00C01F33"/>
    <w:rsid w:val="00C02CC6"/>
    <w:rsid w:val="00C0303C"/>
    <w:rsid w:val="00C040F7"/>
    <w:rsid w:val="00C041B0"/>
    <w:rsid w:val="00C044AB"/>
    <w:rsid w:val="00C055F0"/>
    <w:rsid w:val="00C05706"/>
    <w:rsid w:val="00C07377"/>
    <w:rsid w:val="00C0759A"/>
    <w:rsid w:val="00C10478"/>
    <w:rsid w:val="00C106D8"/>
    <w:rsid w:val="00C12107"/>
    <w:rsid w:val="00C12D20"/>
    <w:rsid w:val="00C147CA"/>
    <w:rsid w:val="00C14D4B"/>
    <w:rsid w:val="00C154BB"/>
    <w:rsid w:val="00C155B5"/>
    <w:rsid w:val="00C1602D"/>
    <w:rsid w:val="00C1682C"/>
    <w:rsid w:val="00C2514E"/>
    <w:rsid w:val="00C25A39"/>
    <w:rsid w:val="00C279B5"/>
    <w:rsid w:val="00C27C45"/>
    <w:rsid w:val="00C27C5B"/>
    <w:rsid w:val="00C30DB9"/>
    <w:rsid w:val="00C30F56"/>
    <w:rsid w:val="00C30F8F"/>
    <w:rsid w:val="00C323B5"/>
    <w:rsid w:val="00C323D0"/>
    <w:rsid w:val="00C3719D"/>
    <w:rsid w:val="00C377A4"/>
    <w:rsid w:val="00C42DDA"/>
    <w:rsid w:val="00C50643"/>
    <w:rsid w:val="00C53E02"/>
    <w:rsid w:val="00C54489"/>
    <w:rsid w:val="00C545EB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415"/>
    <w:rsid w:val="00C81568"/>
    <w:rsid w:val="00C83885"/>
    <w:rsid w:val="00C9027A"/>
    <w:rsid w:val="00C9068E"/>
    <w:rsid w:val="00C90F6A"/>
    <w:rsid w:val="00C92525"/>
    <w:rsid w:val="00C92BAA"/>
    <w:rsid w:val="00C93C4B"/>
    <w:rsid w:val="00C944AB"/>
    <w:rsid w:val="00C95B40"/>
    <w:rsid w:val="00C97084"/>
    <w:rsid w:val="00CA1ED8"/>
    <w:rsid w:val="00CA33B3"/>
    <w:rsid w:val="00CB024F"/>
    <w:rsid w:val="00CB1F63"/>
    <w:rsid w:val="00CB27BB"/>
    <w:rsid w:val="00CB6B31"/>
    <w:rsid w:val="00CB7170"/>
    <w:rsid w:val="00CC040E"/>
    <w:rsid w:val="00CC111F"/>
    <w:rsid w:val="00CC2011"/>
    <w:rsid w:val="00CC3E11"/>
    <w:rsid w:val="00CC3EA0"/>
    <w:rsid w:val="00CC45DD"/>
    <w:rsid w:val="00CC7B45"/>
    <w:rsid w:val="00CD0CA2"/>
    <w:rsid w:val="00CD1188"/>
    <w:rsid w:val="00CD2EAC"/>
    <w:rsid w:val="00CD2ED1"/>
    <w:rsid w:val="00CD337B"/>
    <w:rsid w:val="00CD5522"/>
    <w:rsid w:val="00CE0424"/>
    <w:rsid w:val="00CE3060"/>
    <w:rsid w:val="00CE6DBB"/>
    <w:rsid w:val="00CE6E47"/>
    <w:rsid w:val="00CE7561"/>
    <w:rsid w:val="00CF1354"/>
    <w:rsid w:val="00CF3B1F"/>
    <w:rsid w:val="00CF3BF6"/>
    <w:rsid w:val="00CF625B"/>
    <w:rsid w:val="00CF687E"/>
    <w:rsid w:val="00CF7DB3"/>
    <w:rsid w:val="00D00904"/>
    <w:rsid w:val="00D0208B"/>
    <w:rsid w:val="00D0241C"/>
    <w:rsid w:val="00D0349B"/>
    <w:rsid w:val="00D0375D"/>
    <w:rsid w:val="00D04434"/>
    <w:rsid w:val="00D05997"/>
    <w:rsid w:val="00D10249"/>
    <w:rsid w:val="00D115C3"/>
    <w:rsid w:val="00D11897"/>
    <w:rsid w:val="00D13135"/>
    <w:rsid w:val="00D13E4E"/>
    <w:rsid w:val="00D16D5F"/>
    <w:rsid w:val="00D21EFD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471A7"/>
    <w:rsid w:val="00D546FF"/>
    <w:rsid w:val="00D55353"/>
    <w:rsid w:val="00D55AD5"/>
    <w:rsid w:val="00D562B2"/>
    <w:rsid w:val="00D576CA"/>
    <w:rsid w:val="00D57D56"/>
    <w:rsid w:val="00D60E13"/>
    <w:rsid w:val="00D61AF5"/>
    <w:rsid w:val="00D62CD5"/>
    <w:rsid w:val="00D6435F"/>
    <w:rsid w:val="00D6475D"/>
    <w:rsid w:val="00D652B5"/>
    <w:rsid w:val="00D66155"/>
    <w:rsid w:val="00D667AF"/>
    <w:rsid w:val="00D708B0"/>
    <w:rsid w:val="00D70BF8"/>
    <w:rsid w:val="00D73FD9"/>
    <w:rsid w:val="00D75B6F"/>
    <w:rsid w:val="00D77B1D"/>
    <w:rsid w:val="00D8021F"/>
    <w:rsid w:val="00D80383"/>
    <w:rsid w:val="00D823C6"/>
    <w:rsid w:val="00D86A9A"/>
    <w:rsid w:val="00D86CA3"/>
    <w:rsid w:val="00D871CE"/>
    <w:rsid w:val="00D9196D"/>
    <w:rsid w:val="00D92982"/>
    <w:rsid w:val="00D94DB9"/>
    <w:rsid w:val="00DA0EB8"/>
    <w:rsid w:val="00DA305E"/>
    <w:rsid w:val="00DA5007"/>
    <w:rsid w:val="00DA5417"/>
    <w:rsid w:val="00DA56E8"/>
    <w:rsid w:val="00DA6F3D"/>
    <w:rsid w:val="00DB0A9F"/>
    <w:rsid w:val="00DB27F5"/>
    <w:rsid w:val="00DB2A5D"/>
    <w:rsid w:val="00DB377D"/>
    <w:rsid w:val="00DB5265"/>
    <w:rsid w:val="00DC2D36"/>
    <w:rsid w:val="00DC53EF"/>
    <w:rsid w:val="00DE187A"/>
    <w:rsid w:val="00DE5608"/>
    <w:rsid w:val="00DE58D0"/>
    <w:rsid w:val="00DE654F"/>
    <w:rsid w:val="00DF0B6E"/>
    <w:rsid w:val="00DF15E0"/>
    <w:rsid w:val="00DF37A0"/>
    <w:rsid w:val="00E057E6"/>
    <w:rsid w:val="00E110E7"/>
    <w:rsid w:val="00E11B20"/>
    <w:rsid w:val="00E17FA2"/>
    <w:rsid w:val="00E209B8"/>
    <w:rsid w:val="00E21774"/>
    <w:rsid w:val="00E21E9D"/>
    <w:rsid w:val="00E22330"/>
    <w:rsid w:val="00E24E5E"/>
    <w:rsid w:val="00E30B5A"/>
    <w:rsid w:val="00E3123D"/>
    <w:rsid w:val="00E31461"/>
    <w:rsid w:val="00E31D43"/>
    <w:rsid w:val="00E32608"/>
    <w:rsid w:val="00E33371"/>
    <w:rsid w:val="00E34188"/>
    <w:rsid w:val="00E345CD"/>
    <w:rsid w:val="00E34B6E"/>
    <w:rsid w:val="00E35053"/>
    <w:rsid w:val="00E35559"/>
    <w:rsid w:val="00E3723A"/>
    <w:rsid w:val="00E37860"/>
    <w:rsid w:val="00E4309A"/>
    <w:rsid w:val="00E446F1"/>
    <w:rsid w:val="00E46147"/>
    <w:rsid w:val="00E46886"/>
    <w:rsid w:val="00E46C13"/>
    <w:rsid w:val="00E476CA"/>
    <w:rsid w:val="00E47AEF"/>
    <w:rsid w:val="00E50D95"/>
    <w:rsid w:val="00E533F3"/>
    <w:rsid w:val="00E53B75"/>
    <w:rsid w:val="00E54B4F"/>
    <w:rsid w:val="00E54E3B"/>
    <w:rsid w:val="00E56A6C"/>
    <w:rsid w:val="00E57565"/>
    <w:rsid w:val="00E620E4"/>
    <w:rsid w:val="00E63838"/>
    <w:rsid w:val="00E64434"/>
    <w:rsid w:val="00E6726F"/>
    <w:rsid w:val="00E67C51"/>
    <w:rsid w:val="00E72EFC"/>
    <w:rsid w:val="00E731AB"/>
    <w:rsid w:val="00E758EC"/>
    <w:rsid w:val="00E8234C"/>
    <w:rsid w:val="00E83AA9"/>
    <w:rsid w:val="00E85658"/>
    <w:rsid w:val="00E85928"/>
    <w:rsid w:val="00E87822"/>
    <w:rsid w:val="00E90395"/>
    <w:rsid w:val="00E90E49"/>
    <w:rsid w:val="00E917F9"/>
    <w:rsid w:val="00E9291C"/>
    <w:rsid w:val="00E93FFE"/>
    <w:rsid w:val="00E94F8A"/>
    <w:rsid w:val="00E964CB"/>
    <w:rsid w:val="00EA095B"/>
    <w:rsid w:val="00EA3535"/>
    <w:rsid w:val="00EA4C6F"/>
    <w:rsid w:val="00EA7A41"/>
    <w:rsid w:val="00EB077B"/>
    <w:rsid w:val="00EB0FAF"/>
    <w:rsid w:val="00EB4482"/>
    <w:rsid w:val="00EB4EA2"/>
    <w:rsid w:val="00EC13E8"/>
    <w:rsid w:val="00EC27C6"/>
    <w:rsid w:val="00EC30CD"/>
    <w:rsid w:val="00EC4207"/>
    <w:rsid w:val="00EC5653"/>
    <w:rsid w:val="00EC57AB"/>
    <w:rsid w:val="00EC60B5"/>
    <w:rsid w:val="00EC6A81"/>
    <w:rsid w:val="00EC7092"/>
    <w:rsid w:val="00EC71CE"/>
    <w:rsid w:val="00ED1006"/>
    <w:rsid w:val="00ED15A8"/>
    <w:rsid w:val="00ED2124"/>
    <w:rsid w:val="00ED440B"/>
    <w:rsid w:val="00EE69B9"/>
    <w:rsid w:val="00EF18FE"/>
    <w:rsid w:val="00EF33CE"/>
    <w:rsid w:val="00EF5787"/>
    <w:rsid w:val="00EF60D0"/>
    <w:rsid w:val="00F0528D"/>
    <w:rsid w:val="00F06C67"/>
    <w:rsid w:val="00F06DFD"/>
    <w:rsid w:val="00F071D1"/>
    <w:rsid w:val="00F07533"/>
    <w:rsid w:val="00F10629"/>
    <w:rsid w:val="00F1506C"/>
    <w:rsid w:val="00F15FA5"/>
    <w:rsid w:val="00F20976"/>
    <w:rsid w:val="00F209B7"/>
    <w:rsid w:val="00F21A69"/>
    <w:rsid w:val="00F2376F"/>
    <w:rsid w:val="00F243D8"/>
    <w:rsid w:val="00F25AFE"/>
    <w:rsid w:val="00F30828"/>
    <w:rsid w:val="00F313D6"/>
    <w:rsid w:val="00F3353A"/>
    <w:rsid w:val="00F34261"/>
    <w:rsid w:val="00F34704"/>
    <w:rsid w:val="00F34B42"/>
    <w:rsid w:val="00F40F0C"/>
    <w:rsid w:val="00F422A5"/>
    <w:rsid w:val="00F4400A"/>
    <w:rsid w:val="00F44093"/>
    <w:rsid w:val="00F44A55"/>
    <w:rsid w:val="00F47058"/>
    <w:rsid w:val="00F4713B"/>
    <w:rsid w:val="00F4730F"/>
    <w:rsid w:val="00F4766C"/>
    <w:rsid w:val="00F47965"/>
    <w:rsid w:val="00F507D1"/>
    <w:rsid w:val="00F519CE"/>
    <w:rsid w:val="00F51ADA"/>
    <w:rsid w:val="00F52420"/>
    <w:rsid w:val="00F530B2"/>
    <w:rsid w:val="00F54492"/>
    <w:rsid w:val="00F57E17"/>
    <w:rsid w:val="00F607C5"/>
    <w:rsid w:val="00F60DEA"/>
    <w:rsid w:val="00F6302A"/>
    <w:rsid w:val="00F64C2B"/>
    <w:rsid w:val="00F651BE"/>
    <w:rsid w:val="00F67F53"/>
    <w:rsid w:val="00F70244"/>
    <w:rsid w:val="00F703BE"/>
    <w:rsid w:val="00F71F69"/>
    <w:rsid w:val="00F72B72"/>
    <w:rsid w:val="00F74114"/>
    <w:rsid w:val="00F74BB9"/>
    <w:rsid w:val="00F75582"/>
    <w:rsid w:val="00F75A7F"/>
    <w:rsid w:val="00F75BC9"/>
    <w:rsid w:val="00F76EFA"/>
    <w:rsid w:val="00F804BE"/>
    <w:rsid w:val="00F817CE"/>
    <w:rsid w:val="00F8374C"/>
    <w:rsid w:val="00F8456C"/>
    <w:rsid w:val="00F859D8"/>
    <w:rsid w:val="00F868F5"/>
    <w:rsid w:val="00F8799F"/>
    <w:rsid w:val="00F87B3A"/>
    <w:rsid w:val="00F9056A"/>
    <w:rsid w:val="00F90F8D"/>
    <w:rsid w:val="00F92782"/>
    <w:rsid w:val="00F93AA9"/>
    <w:rsid w:val="00F96985"/>
    <w:rsid w:val="00F97838"/>
    <w:rsid w:val="00FA09DD"/>
    <w:rsid w:val="00FA2BB3"/>
    <w:rsid w:val="00FA5918"/>
    <w:rsid w:val="00FA5FE0"/>
    <w:rsid w:val="00FA7361"/>
    <w:rsid w:val="00FB1FAB"/>
    <w:rsid w:val="00FB3D40"/>
    <w:rsid w:val="00FB4C80"/>
    <w:rsid w:val="00FB581E"/>
    <w:rsid w:val="00FB6A6A"/>
    <w:rsid w:val="00FC11C2"/>
    <w:rsid w:val="00FC4AD0"/>
    <w:rsid w:val="00FC4EF7"/>
    <w:rsid w:val="00FC7429"/>
    <w:rsid w:val="00FD07F6"/>
    <w:rsid w:val="00FD1665"/>
    <w:rsid w:val="00FD1EC8"/>
    <w:rsid w:val="00FD3FB3"/>
    <w:rsid w:val="00FD4684"/>
    <w:rsid w:val="00FD47ED"/>
    <w:rsid w:val="00FD5884"/>
    <w:rsid w:val="00FD74DB"/>
    <w:rsid w:val="00FD7660"/>
    <w:rsid w:val="00FE0655"/>
    <w:rsid w:val="00FE2365"/>
    <w:rsid w:val="00FE4C7B"/>
    <w:rsid w:val="00FE4EA3"/>
    <w:rsid w:val="00FE7336"/>
    <w:rsid w:val="00FE787C"/>
    <w:rsid w:val="00FF045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09CC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34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0E634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0E634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0E634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0E634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E634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E634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E634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E634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E634C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0E63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E634C"/>
  </w:style>
  <w:style w:type="paragraph" w:styleId="TOC8">
    <w:name w:val="toc 8"/>
    <w:basedOn w:val="TOC1"/>
    <w:semiHidden/>
    <w:rsid w:val="000E634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E634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0E634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E634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E634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E634C"/>
    <w:pPr>
      <w:ind w:left="1418" w:hanging="1418"/>
    </w:pPr>
  </w:style>
  <w:style w:type="paragraph" w:styleId="TOC3">
    <w:name w:val="toc 3"/>
    <w:basedOn w:val="TOC2"/>
    <w:semiHidden/>
    <w:rsid w:val="000E634C"/>
    <w:pPr>
      <w:ind w:left="1134" w:hanging="1134"/>
    </w:pPr>
  </w:style>
  <w:style w:type="paragraph" w:styleId="TOC2">
    <w:name w:val="toc 2"/>
    <w:basedOn w:val="TOC1"/>
    <w:semiHidden/>
    <w:rsid w:val="000E634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E634C"/>
    <w:pPr>
      <w:ind w:left="284"/>
    </w:pPr>
  </w:style>
  <w:style w:type="paragraph" w:styleId="Index1">
    <w:name w:val="index 1"/>
    <w:basedOn w:val="Normal"/>
    <w:semiHidden/>
    <w:rsid w:val="000E634C"/>
    <w:pPr>
      <w:keepLines/>
      <w:spacing w:after="0"/>
    </w:pPr>
  </w:style>
  <w:style w:type="paragraph" w:styleId="DocumentMap">
    <w:name w:val="Document Map"/>
    <w:basedOn w:val="Normal"/>
    <w:semiHidden/>
    <w:rsid w:val="000E634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E634C"/>
    <w:pPr>
      <w:ind w:left="851"/>
    </w:pPr>
  </w:style>
  <w:style w:type="paragraph" w:styleId="ListNumber">
    <w:name w:val="List Number"/>
    <w:basedOn w:val="List"/>
    <w:rsid w:val="000E634C"/>
  </w:style>
  <w:style w:type="paragraph" w:styleId="List">
    <w:name w:val="List"/>
    <w:basedOn w:val="Normal"/>
    <w:rsid w:val="000E634C"/>
    <w:pPr>
      <w:ind w:left="568" w:hanging="284"/>
    </w:pPr>
  </w:style>
  <w:style w:type="paragraph" w:styleId="Header">
    <w:name w:val="header"/>
    <w:rsid w:val="000E63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0E634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E634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E634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E634C"/>
    <w:pPr>
      <w:ind w:left="1418" w:hanging="1418"/>
    </w:pPr>
  </w:style>
  <w:style w:type="paragraph" w:styleId="TOC6">
    <w:name w:val="toc 6"/>
    <w:basedOn w:val="TOC5"/>
    <w:next w:val="Normal"/>
    <w:semiHidden/>
    <w:rsid w:val="000E634C"/>
    <w:pPr>
      <w:ind w:left="1985" w:hanging="1985"/>
    </w:pPr>
  </w:style>
  <w:style w:type="paragraph" w:styleId="TOC7">
    <w:name w:val="toc 7"/>
    <w:basedOn w:val="TOC6"/>
    <w:next w:val="Normal"/>
    <w:semiHidden/>
    <w:rsid w:val="000E634C"/>
    <w:pPr>
      <w:ind w:left="2268" w:hanging="2268"/>
    </w:pPr>
  </w:style>
  <w:style w:type="paragraph" w:styleId="ListBullet2">
    <w:name w:val="List Bullet 2"/>
    <w:basedOn w:val="ListBullet"/>
    <w:rsid w:val="000E634C"/>
    <w:pPr>
      <w:numPr>
        <w:numId w:val="6"/>
      </w:numPr>
    </w:pPr>
  </w:style>
  <w:style w:type="paragraph" w:styleId="ListBullet">
    <w:name w:val="List Bullet"/>
    <w:basedOn w:val="BodyText"/>
    <w:rsid w:val="000E634C"/>
    <w:pPr>
      <w:numPr>
        <w:numId w:val="5"/>
      </w:numPr>
    </w:pPr>
  </w:style>
  <w:style w:type="paragraph" w:styleId="ListBullet3">
    <w:name w:val="List Bullet 3"/>
    <w:basedOn w:val="ListBullet2"/>
    <w:rsid w:val="000E634C"/>
    <w:pPr>
      <w:numPr>
        <w:numId w:val="7"/>
      </w:numPr>
    </w:pPr>
  </w:style>
  <w:style w:type="paragraph" w:customStyle="1" w:styleId="EQ">
    <w:name w:val="EQ"/>
    <w:basedOn w:val="Normal"/>
    <w:next w:val="Normal"/>
    <w:rsid w:val="000E634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E634C"/>
    <w:pPr>
      <w:ind w:left="851"/>
    </w:pPr>
  </w:style>
  <w:style w:type="paragraph" w:styleId="List3">
    <w:name w:val="List 3"/>
    <w:basedOn w:val="List2"/>
    <w:rsid w:val="000E634C"/>
    <w:pPr>
      <w:ind w:left="1135"/>
    </w:pPr>
  </w:style>
  <w:style w:type="paragraph" w:styleId="List4">
    <w:name w:val="List 4"/>
    <w:basedOn w:val="List3"/>
    <w:rsid w:val="000E634C"/>
    <w:pPr>
      <w:ind w:left="1418"/>
    </w:pPr>
  </w:style>
  <w:style w:type="paragraph" w:styleId="List5">
    <w:name w:val="List 5"/>
    <w:basedOn w:val="List4"/>
    <w:rsid w:val="000E634C"/>
    <w:pPr>
      <w:ind w:left="1702"/>
    </w:pPr>
  </w:style>
  <w:style w:type="paragraph" w:customStyle="1" w:styleId="EditorsNote">
    <w:name w:val="Editor's Note"/>
    <w:basedOn w:val="Normal"/>
    <w:rsid w:val="000E634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E634C"/>
    <w:pPr>
      <w:numPr>
        <w:numId w:val="8"/>
      </w:numPr>
    </w:pPr>
  </w:style>
  <w:style w:type="paragraph" w:styleId="ListBullet5">
    <w:name w:val="List Bullet 5"/>
    <w:basedOn w:val="ListBullet4"/>
    <w:rsid w:val="000E634C"/>
    <w:pPr>
      <w:numPr>
        <w:numId w:val="4"/>
      </w:numPr>
    </w:pPr>
  </w:style>
  <w:style w:type="paragraph" w:styleId="Footer">
    <w:name w:val="footer"/>
    <w:basedOn w:val="Header"/>
    <w:semiHidden/>
    <w:rsid w:val="000E634C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0E634C"/>
    <w:pPr>
      <w:numPr>
        <w:numId w:val="2"/>
      </w:numPr>
    </w:pPr>
  </w:style>
  <w:style w:type="paragraph" w:styleId="BalloonText">
    <w:name w:val="Balloon Text"/>
    <w:basedOn w:val="Normal"/>
    <w:semiHidden/>
    <w:rsid w:val="000E634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E634C"/>
  </w:style>
  <w:style w:type="paragraph" w:styleId="BodyText">
    <w:name w:val="Body Text"/>
    <w:basedOn w:val="Normal"/>
    <w:link w:val="BodyTextChar"/>
    <w:rsid w:val="000E634C"/>
  </w:style>
  <w:style w:type="character" w:styleId="Hyperlink">
    <w:name w:val="Hyperlink"/>
    <w:uiPriority w:val="99"/>
    <w:rsid w:val="000E634C"/>
    <w:rPr>
      <w:color w:val="0000FF"/>
      <w:u w:val="single"/>
      <w:lang w:val="en-GB"/>
    </w:rPr>
  </w:style>
  <w:style w:type="character" w:styleId="FollowedHyperlink">
    <w:name w:val="FollowedHyperlink"/>
    <w:semiHidden/>
    <w:rsid w:val="000E634C"/>
    <w:rPr>
      <w:color w:val="FF0000"/>
      <w:u w:val="single"/>
    </w:rPr>
  </w:style>
  <w:style w:type="character" w:styleId="CommentReference">
    <w:name w:val="annotation reference"/>
    <w:semiHidden/>
    <w:rsid w:val="000E63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634C"/>
  </w:style>
  <w:style w:type="paragraph" w:styleId="CommentSubject">
    <w:name w:val="annotation subject"/>
    <w:basedOn w:val="CommentText"/>
    <w:next w:val="CommentText"/>
    <w:semiHidden/>
    <w:rsid w:val="000E634C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E634C"/>
    <w:rPr>
      <w:rFonts w:ascii="Arial" w:hAnsi="Arial" w:cs="Arial"/>
      <w:sz w:val="36"/>
      <w:szCs w:val="36"/>
      <w:lang w:eastAsia="zh-CN"/>
    </w:rPr>
  </w:style>
  <w:style w:type="paragraph" w:customStyle="1" w:styleId="B1">
    <w:name w:val="B1"/>
    <w:basedOn w:val="List"/>
    <w:link w:val="B1Zchn"/>
    <w:rsid w:val="000E634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0E634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E634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E634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E634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E634C"/>
    <w:rPr>
      <w:rFonts w:ascii="Arial" w:hAnsi="Arial"/>
      <w:lang w:eastAsia="zh-CN"/>
    </w:rPr>
  </w:style>
  <w:style w:type="paragraph" w:customStyle="1" w:styleId="B5">
    <w:name w:val="B5"/>
    <w:basedOn w:val="List5"/>
    <w:rsid w:val="000E634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E634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E634C"/>
    <w:pPr>
      <w:spacing w:after="0"/>
    </w:pPr>
  </w:style>
  <w:style w:type="paragraph" w:customStyle="1" w:styleId="TAL">
    <w:name w:val="TAL"/>
    <w:basedOn w:val="Normal"/>
    <w:link w:val="TALCar"/>
    <w:rsid w:val="000E634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E634C"/>
    <w:pPr>
      <w:jc w:val="center"/>
    </w:pPr>
  </w:style>
  <w:style w:type="paragraph" w:customStyle="1" w:styleId="TAH">
    <w:name w:val="TAH"/>
    <w:basedOn w:val="TAC"/>
    <w:rsid w:val="000E634C"/>
    <w:rPr>
      <w:b/>
    </w:rPr>
  </w:style>
  <w:style w:type="paragraph" w:customStyle="1" w:styleId="TAN">
    <w:name w:val="TAN"/>
    <w:basedOn w:val="TAL"/>
    <w:rsid w:val="000E634C"/>
    <w:pPr>
      <w:ind w:left="851" w:hanging="851"/>
    </w:pPr>
  </w:style>
  <w:style w:type="paragraph" w:customStyle="1" w:styleId="TAR">
    <w:name w:val="TAR"/>
    <w:basedOn w:val="TAL"/>
    <w:rsid w:val="000E634C"/>
    <w:pPr>
      <w:jc w:val="right"/>
    </w:pPr>
  </w:style>
  <w:style w:type="paragraph" w:customStyle="1" w:styleId="TH">
    <w:name w:val="TH"/>
    <w:basedOn w:val="Normal"/>
    <w:link w:val="THChar"/>
    <w:rsid w:val="000E634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0E634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E634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E63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E63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E63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0E63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0E634C"/>
  </w:style>
  <w:style w:type="paragraph" w:customStyle="1" w:styleId="ZH">
    <w:name w:val="ZH"/>
    <w:rsid w:val="000E63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0E63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0E634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E63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E634C"/>
    <w:pPr>
      <w:framePr w:wrap="notBeside" w:y="16161"/>
    </w:pPr>
  </w:style>
  <w:style w:type="paragraph" w:customStyle="1" w:styleId="FP">
    <w:name w:val="FP"/>
    <w:basedOn w:val="Normal"/>
    <w:rsid w:val="000E634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E634C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E634C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eastAsia="en-US"/>
    </w:rPr>
  </w:style>
  <w:style w:type="paragraph" w:customStyle="1" w:styleId="TdocHeader2">
    <w:name w:val="Tdoc_Header_2"/>
    <w:basedOn w:val="Normal"/>
    <w:rsid w:val="00E56A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E56A6C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E56A6C"/>
    <w:rPr>
      <w:rFonts w:ascii="Arial" w:hAnsi="Arial"/>
      <w:lang w:eastAsia="zh-CN"/>
    </w:rPr>
  </w:style>
  <w:style w:type="character" w:customStyle="1" w:styleId="THChar">
    <w:name w:val="TH Char"/>
    <w:link w:val="TH"/>
    <w:locked/>
    <w:rsid w:val="00A22CE5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A22CE5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F8799F"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F4713B"/>
    <w:rPr>
      <w:rFonts w:ascii="Arial" w:hAnsi="Arial"/>
      <w:lang w:eastAsia="zh-CN"/>
    </w:rPr>
  </w:style>
  <w:style w:type="character" w:customStyle="1" w:styleId="B2Char">
    <w:name w:val="B2 Char"/>
    <w:link w:val="B2"/>
    <w:rsid w:val="003B7177"/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87451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874518"/>
    <w:rPr>
      <w:rFonts w:ascii="Arial" w:eastAsia="MS Mincho" w:hAnsi="Arial"/>
      <w:szCs w:val="24"/>
      <w:lang w:val="x-none" w:eastAsia="en-GB"/>
    </w:rPr>
  </w:style>
  <w:style w:type="paragraph" w:customStyle="1" w:styleId="IvDbodytext">
    <w:name w:val="IvD bodytext"/>
    <w:basedOn w:val="BodyText"/>
    <w:link w:val="IvDbodytextChar"/>
    <w:qFormat/>
    <w:rsid w:val="005221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2217D"/>
    <w:rPr>
      <w:rFonts w:ascii="Arial" w:hAnsi="Arial"/>
      <w:spacing w:val="2"/>
      <w:lang w:val="en-US" w:eastAsia="en-US"/>
    </w:rPr>
  </w:style>
  <w:style w:type="paragraph" w:customStyle="1" w:styleId="Text">
    <w:name w:val="Text"/>
    <w:rsid w:val="00C27C5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SimSun" w:hAnsi="Arial"/>
      <w:sz w:val="22"/>
      <w:lang w:val="en-US" w:eastAsia="en-US"/>
    </w:rPr>
  </w:style>
  <w:style w:type="paragraph" w:customStyle="1" w:styleId="NO">
    <w:name w:val="NO"/>
    <w:basedOn w:val="Normal"/>
    <w:link w:val="NOChar"/>
    <w:rsid w:val="006F6A70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ZchnZchn">
    <w:name w:val="Zchn Zchn"/>
    <w:semiHidden/>
    <w:rsid w:val="006F6A70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semiHidden/>
    <w:rsid w:val="008571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locked/>
    <w:rsid w:val="00F4730F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locked/>
    <w:rsid w:val="00F4730F"/>
    <w:rPr>
      <w:rFonts w:ascii="Times New Roman" w:eastAsia="MS Mincho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34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0E634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0E634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0E634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0E634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E634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E634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E634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E634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E634C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0E63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E634C"/>
  </w:style>
  <w:style w:type="paragraph" w:styleId="TOC8">
    <w:name w:val="toc 8"/>
    <w:basedOn w:val="TOC1"/>
    <w:semiHidden/>
    <w:rsid w:val="000E634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E634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0E634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E634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E634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E634C"/>
    <w:pPr>
      <w:ind w:left="1418" w:hanging="1418"/>
    </w:pPr>
  </w:style>
  <w:style w:type="paragraph" w:styleId="TOC3">
    <w:name w:val="toc 3"/>
    <w:basedOn w:val="TOC2"/>
    <w:semiHidden/>
    <w:rsid w:val="000E634C"/>
    <w:pPr>
      <w:ind w:left="1134" w:hanging="1134"/>
    </w:pPr>
  </w:style>
  <w:style w:type="paragraph" w:styleId="TOC2">
    <w:name w:val="toc 2"/>
    <w:basedOn w:val="TOC1"/>
    <w:semiHidden/>
    <w:rsid w:val="000E634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E634C"/>
    <w:pPr>
      <w:ind w:left="284"/>
    </w:pPr>
  </w:style>
  <w:style w:type="paragraph" w:styleId="Index1">
    <w:name w:val="index 1"/>
    <w:basedOn w:val="Normal"/>
    <w:semiHidden/>
    <w:rsid w:val="000E634C"/>
    <w:pPr>
      <w:keepLines/>
      <w:spacing w:after="0"/>
    </w:pPr>
  </w:style>
  <w:style w:type="paragraph" w:styleId="DocumentMap">
    <w:name w:val="Document Map"/>
    <w:basedOn w:val="Normal"/>
    <w:semiHidden/>
    <w:rsid w:val="000E634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E634C"/>
    <w:pPr>
      <w:ind w:left="851"/>
    </w:pPr>
  </w:style>
  <w:style w:type="paragraph" w:styleId="ListNumber">
    <w:name w:val="List Number"/>
    <w:basedOn w:val="List"/>
    <w:rsid w:val="000E634C"/>
  </w:style>
  <w:style w:type="paragraph" w:styleId="List">
    <w:name w:val="List"/>
    <w:basedOn w:val="Normal"/>
    <w:rsid w:val="000E634C"/>
    <w:pPr>
      <w:ind w:left="568" w:hanging="284"/>
    </w:pPr>
  </w:style>
  <w:style w:type="paragraph" w:styleId="Header">
    <w:name w:val="header"/>
    <w:rsid w:val="000E63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0E634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E634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E634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E634C"/>
    <w:pPr>
      <w:ind w:left="1418" w:hanging="1418"/>
    </w:pPr>
  </w:style>
  <w:style w:type="paragraph" w:styleId="TOC6">
    <w:name w:val="toc 6"/>
    <w:basedOn w:val="TOC5"/>
    <w:next w:val="Normal"/>
    <w:semiHidden/>
    <w:rsid w:val="000E634C"/>
    <w:pPr>
      <w:ind w:left="1985" w:hanging="1985"/>
    </w:pPr>
  </w:style>
  <w:style w:type="paragraph" w:styleId="TOC7">
    <w:name w:val="toc 7"/>
    <w:basedOn w:val="TOC6"/>
    <w:next w:val="Normal"/>
    <w:semiHidden/>
    <w:rsid w:val="000E634C"/>
    <w:pPr>
      <w:ind w:left="2268" w:hanging="2268"/>
    </w:pPr>
  </w:style>
  <w:style w:type="paragraph" w:styleId="ListBullet2">
    <w:name w:val="List Bullet 2"/>
    <w:basedOn w:val="ListBullet"/>
    <w:rsid w:val="000E634C"/>
    <w:pPr>
      <w:numPr>
        <w:numId w:val="6"/>
      </w:numPr>
    </w:pPr>
  </w:style>
  <w:style w:type="paragraph" w:styleId="ListBullet">
    <w:name w:val="List Bullet"/>
    <w:basedOn w:val="BodyText"/>
    <w:rsid w:val="000E634C"/>
    <w:pPr>
      <w:numPr>
        <w:numId w:val="5"/>
      </w:numPr>
    </w:pPr>
  </w:style>
  <w:style w:type="paragraph" w:styleId="ListBullet3">
    <w:name w:val="List Bullet 3"/>
    <w:basedOn w:val="ListBullet2"/>
    <w:rsid w:val="000E634C"/>
    <w:pPr>
      <w:numPr>
        <w:numId w:val="7"/>
      </w:numPr>
    </w:pPr>
  </w:style>
  <w:style w:type="paragraph" w:customStyle="1" w:styleId="EQ">
    <w:name w:val="EQ"/>
    <w:basedOn w:val="Normal"/>
    <w:next w:val="Normal"/>
    <w:rsid w:val="000E634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E634C"/>
    <w:pPr>
      <w:ind w:left="851"/>
    </w:pPr>
  </w:style>
  <w:style w:type="paragraph" w:styleId="List3">
    <w:name w:val="List 3"/>
    <w:basedOn w:val="List2"/>
    <w:rsid w:val="000E634C"/>
    <w:pPr>
      <w:ind w:left="1135"/>
    </w:pPr>
  </w:style>
  <w:style w:type="paragraph" w:styleId="List4">
    <w:name w:val="List 4"/>
    <w:basedOn w:val="List3"/>
    <w:rsid w:val="000E634C"/>
    <w:pPr>
      <w:ind w:left="1418"/>
    </w:pPr>
  </w:style>
  <w:style w:type="paragraph" w:styleId="List5">
    <w:name w:val="List 5"/>
    <w:basedOn w:val="List4"/>
    <w:rsid w:val="000E634C"/>
    <w:pPr>
      <w:ind w:left="1702"/>
    </w:pPr>
  </w:style>
  <w:style w:type="paragraph" w:customStyle="1" w:styleId="EditorsNote">
    <w:name w:val="Editor's Note"/>
    <w:basedOn w:val="Normal"/>
    <w:rsid w:val="000E634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E634C"/>
    <w:pPr>
      <w:numPr>
        <w:numId w:val="8"/>
      </w:numPr>
    </w:pPr>
  </w:style>
  <w:style w:type="paragraph" w:styleId="ListBullet5">
    <w:name w:val="List Bullet 5"/>
    <w:basedOn w:val="ListBullet4"/>
    <w:rsid w:val="000E634C"/>
    <w:pPr>
      <w:numPr>
        <w:numId w:val="4"/>
      </w:numPr>
    </w:pPr>
  </w:style>
  <w:style w:type="paragraph" w:styleId="Footer">
    <w:name w:val="footer"/>
    <w:basedOn w:val="Header"/>
    <w:semiHidden/>
    <w:rsid w:val="000E634C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0E634C"/>
    <w:pPr>
      <w:numPr>
        <w:numId w:val="2"/>
      </w:numPr>
    </w:pPr>
  </w:style>
  <w:style w:type="paragraph" w:styleId="BalloonText">
    <w:name w:val="Balloon Text"/>
    <w:basedOn w:val="Normal"/>
    <w:semiHidden/>
    <w:rsid w:val="000E634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E634C"/>
  </w:style>
  <w:style w:type="paragraph" w:styleId="BodyText">
    <w:name w:val="Body Text"/>
    <w:basedOn w:val="Normal"/>
    <w:link w:val="BodyTextChar"/>
    <w:rsid w:val="000E634C"/>
  </w:style>
  <w:style w:type="character" w:styleId="Hyperlink">
    <w:name w:val="Hyperlink"/>
    <w:uiPriority w:val="99"/>
    <w:rsid w:val="000E634C"/>
    <w:rPr>
      <w:color w:val="0000FF"/>
      <w:u w:val="single"/>
      <w:lang w:val="en-GB"/>
    </w:rPr>
  </w:style>
  <w:style w:type="character" w:styleId="FollowedHyperlink">
    <w:name w:val="FollowedHyperlink"/>
    <w:semiHidden/>
    <w:rsid w:val="000E634C"/>
    <w:rPr>
      <w:color w:val="FF0000"/>
      <w:u w:val="single"/>
    </w:rPr>
  </w:style>
  <w:style w:type="character" w:styleId="CommentReference">
    <w:name w:val="annotation reference"/>
    <w:semiHidden/>
    <w:rsid w:val="000E63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634C"/>
  </w:style>
  <w:style w:type="paragraph" w:styleId="CommentSubject">
    <w:name w:val="annotation subject"/>
    <w:basedOn w:val="CommentText"/>
    <w:next w:val="CommentText"/>
    <w:semiHidden/>
    <w:rsid w:val="000E634C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E634C"/>
    <w:rPr>
      <w:rFonts w:ascii="Arial" w:hAnsi="Arial" w:cs="Arial"/>
      <w:sz w:val="36"/>
      <w:szCs w:val="36"/>
      <w:lang w:eastAsia="zh-CN"/>
    </w:rPr>
  </w:style>
  <w:style w:type="paragraph" w:customStyle="1" w:styleId="B1">
    <w:name w:val="B1"/>
    <w:basedOn w:val="List"/>
    <w:link w:val="B1Zchn"/>
    <w:rsid w:val="000E634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0E634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E634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E634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E634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E634C"/>
    <w:rPr>
      <w:rFonts w:ascii="Arial" w:hAnsi="Arial"/>
      <w:lang w:eastAsia="zh-CN"/>
    </w:rPr>
  </w:style>
  <w:style w:type="paragraph" w:customStyle="1" w:styleId="B5">
    <w:name w:val="B5"/>
    <w:basedOn w:val="List5"/>
    <w:rsid w:val="000E634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E634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E634C"/>
    <w:pPr>
      <w:spacing w:after="0"/>
    </w:pPr>
  </w:style>
  <w:style w:type="paragraph" w:customStyle="1" w:styleId="TAL">
    <w:name w:val="TAL"/>
    <w:basedOn w:val="Normal"/>
    <w:link w:val="TALCar"/>
    <w:rsid w:val="000E634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E634C"/>
    <w:pPr>
      <w:jc w:val="center"/>
    </w:pPr>
  </w:style>
  <w:style w:type="paragraph" w:customStyle="1" w:styleId="TAH">
    <w:name w:val="TAH"/>
    <w:basedOn w:val="TAC"/>
    <w:rsid w:val="000E634C"/>
    <w:rPr>
      <w:b/>
    </w:rPr>
  </w:style>
  <w:style w:type="paragraph" w:customStyle="1" w:styleId="TAN">
    <w:name w:val="TAN"/>
    <w:basedOn w:val="TAL"/>
    <w:rsid w:val="000E634C"/>
    <w:pPr>
      <w:ind w:left="851" w:hanging="851"/>
    </w:pPr>
  </w:style>
  <w:style w:type="paragraph" w:customStyle="1" w:styleId="TAR">
    <w:name w:val="TAR"/>
    <w:basedOn w:val="TAL"/>
    <w:rsid w:val="000E634C"/>
    <w:pPr>
      <w:jc w:val="right"/>
    </w:pPr>
  </w:style>
  <w:style w:type="paragraph" w:customStyle="1" w:styleId="TH">
    <w:name w:val="TH"/>
    <w:basedOn w:val="Normal"/>
    <w:link w:val="THChar"/>
    <w:rsid w:val="000E634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0E634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E634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E63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E63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E63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0E63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0E634C"/>
  </w:style>
  <w:style w:type="paragraph" w:customStyle="1" w:styleId="ZH">
    <w:name w:val="ZH"/>
    <w:rsid w:val="000E63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0E63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0E634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E63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E634C"/>
    <w:pPr>
      <w:framePr w:wrap="notBeside" w:y="16161"/>
    </w:pPr>
  </w:style>
  <w:style w:type="paragraph" w:customStyle="1" w:styleId="FP">
    <w:name w:val="FP"/>
    <w:basedOn w:val="Normal"/>
    <w:rsid w:val="000E634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E634C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E634C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eastAsia="en-US"/>
    </w:rPr>
  </w:style>
  <w:style w:type="paragraph" w:customStyle="1" w:styleId="TdocHeader2">
    <w:name w:val="Tdoc_Header_2"/>
    <w:basedOn w:val="Normal"/>
    <w:rsid w:val="00E56A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E56A6C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E56A6C"/>
    <w:rPr>
      <w:rFonts w:ascii="Arial" w:hAnsi="Arial"/>
      <w:lang w:eastAsia="zh-CN"/>
    </w:rPr>
  </w:style>
  <w:style w:type="character" w:customStyle="1" w:styleId="THChar">
    <w:name w:val="TH Char"/>
    <w:link w:val="TH"/>
    <w:locked/>
    <w:rsid w:val="00A22CE5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A22CE5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F8799F"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F4713B"/>
    <w:rPr>
      <w:rFonts w:ascii="Arial" w:hAnsi="Arial"/>
      <w:lang w:eastAsia="zh-CN"/>
    </w:rPr>
  </w:style>
  <w:style w:type="character" w:customStyle="1" w:styleId="B2Char">
    <w:name w:val="B2 Char"/>
    <w:link w:val="B2"/>
    <w:rsid w:val="003B7177"/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87451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874518"/>
    <w:rPr>
      <w:rFonts w:ascii="Arial" w:eastAsia="MS Mincho" w:hAnsi="Arial"/>
      <w:szCs w:val="24"/>
      <w:lang w:val="x-none" w:eastAsia="en-GB"/>
    </w:rPr>
  </w:style>
  <w:style w:type="paragraph" w:customStyle="1" w:styleId="IvDbodytext">
    <w:name w:val="IvD bodytext"/>
    <w:basedOn w:val="BodyText"/>
    <w:link w:val="IvDbodytextChar"/>
    <w:qFormat/>
    <w:rsid w:val="005221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2217D"/>
    <w:rPr>
      <w:rFonts w:ascii="Arial" w:hAnsi="Arial"/>
      <w:spacing w:val="2"/>
      <w:lang w:val="en-US" w:eastAsia="en-US"/>
    </w:rPr>
  </w:style>
  <w:style w:type="paragraph" w:customStyle="1" w:styleId="Text">
    <w:name w:val="Text"/>
    <w:rsid w:val="00C27C5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SimSun" w:hAnsi="Arial"/>
      <w:sz w:val="22"/>
      <w:lang w:val="en-US" w:eastAsia="en-US"/>
    </w:rPr>
  </w:style>
  <w:style w:type="paragraph" w:customStyle="1" w:styleId="NO">
    <w:name w:val="NO"/>
    <w:basedOn w:val="Normal"/>
    <w:link w:val="NOChar"/>
    <w:rsid w:val="006F6A70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ZchnZchn">
    <w:name w:val="Zchn Zchn"/>
    <w:semiHidden/>
    <w:rsid w:val="006F6A70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semiHidden/>
    <w:rsid w:val="008571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locked/>
    <w:rsid w:val="00F4730F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locked/>
    <w:rsid w:val="00F4730F"/>
    <w:rPr>
      <w:rFonts w:ascii="Times New Roman" w:eastAsia="MS Mincho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microsoft.com/office/2007/relationships/stylesWithEffects" Target="stylesWithEffect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3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5NUHHDQN7SK2-1-177363</_dlc_DocId>
    <_dlc_DocIdUrl xmlns="08b2df90-05d3-4030-90d4-c9feeb4a1cd9">
      <Url>https://ericoll.internal.ericsson.com/sites/star/_layouts/DocIdRedir.aspx?ID=5NUHHDQN7SK2-1-177363</Url>
      <Description>5NUHHDQN7SK2-1-177363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>
  <LongProp xmlns="" name="TaxCatchAll"><![CDATA[10;#3GPP|6a3890dd-b3c6-4ee1-9283-043167dd414d;#9;#TDoc|b7cb4b2e-7c24-4f9d-967d-e29f765ecb8a;#8;#Ericsson|c60ff206-3dbb-4410-a86e-50fd188c386c;#3;#GFTE ER WAN APMBB Deployments ＆ Spectrum|644d70e3-351b-4c06-8b80-4aa32d170e18;#1;#Research|7f1f7aab-c784-40ec-8666-825d2ac7abef]]></LongProp>
</Long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C4AE1-DE79-43E5-A408-E1894820DCBF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438B3DDF-07BA-41FB-A911-0BFD9A7A527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4841B97-24B7-4A68-8FF4-D5CB323697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94DC85-3092-43EE-8EA6-063EB1B5C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F46382-567B-405C-9FB7-0EAA841CC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DA2983F-489C-431A-BC7A-D749F178E399}">
  <ds:schemaRefs>
    <ds:schemaRef ds:uri="http://schemas.microsoft.com/office/2006/metadata/longProperties"/>
    <ds:schemaRef ds:uri=""/>
  </ds:schemaRefs>
</ds:datastoreItem>
</file>

<file path=customXml/itemProps7.xml><?xml version="1.0" encoding="utf-8"?>
<ds:datastoreItem xmlns:ds="http://schemas.openxmlformats.org/officeDocument/2006/customXml" ds:itemID="{B7E116AD-950E-43BD-ACAF-E575198D8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</TotalTime>
  <Pages>2</Pages>
  <Words>512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Ericsson; TDoc; 3GPP</cp:keywords>
  <cp:lastModifiedBy>Riikka Susitaival</cp:lastModifiedBy>
  <cp:revision>5</cp:revision>
  <cp:lastPrinted>2008-01-31T06:09:00Z</cp:lastPrinted>
  <dcterms:created xsi:type="dcterms:W3CDTF">2017-06-16T20:25:00Z</dcterms:created>
  <dcterms:modified xsi:type="dcterms:W3CDTF">2017-06-16T21:28:00Z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2016-07-12T22:00:00Z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3;#GFTE ER WAN APMBB Deployments ＆ Spectrum|644d70e3-351b-4c06-8b80-4aa32d170e18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_dlc_DocId">
    <vt:lpwstr>5NUHHDQN7SK2-1-112346</vt:lpwstr>
  </property>
  <property fmtid="{D5CDD505-2E9C-101B-9397-08002B2CF9AE}" pid="13" name="_dlc_DocIdItemGuid">
    <vt:lpwstr>b6a59b18-2887-44e2-b78b-66c15d4ef53b</vt:lpwstr>
  </property>
  <property fmtid="{D5CDD505-2E9C-101B-9397-08002B2CF9AE}" pid="14" name="_dlc_DocIdUrl">
    <vt:lpwstr>https://ericoll.internal.ericsson.com/sites/STAR/_layouts/DocIdRedir.aspx?ID=5NUHHDQN7SK2-1-112346, 5NUHHDQN7SK2-1-112346</vt:lpwstr>
  </property>
  <property fmtid="{D5CDD505-2E9C-101B-9397-08002B2CF9AE}" pid="15" name="ContentTypeId">
    <vt:lpwstr>0x010100BB337192E63E44A7A744CE7393F41F4E00FC0FCE182CC02C499F00CC069FCD5A25</vt:lpwstr>
  </property>
</Properties>
</file>